
<file path=[Content_Types].xml><?xml version="1.0" encoding="utf-8"?>
<Types xmlns="http://schemas.openxmlformats.org/package/2006/content-types">
  <Default Extension="emf" ContentType="image/x-emf"/>
  <Default Extension="jpg"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98188" w14:textId="77777777" w:rsidR="005265AF" w:rsidRPr="0022005A" w:rsidRDefault="005265AF" w:rsidP="00E31A00"/>
    <w:p w14:paraId="312AACD5" w14:textId="77777777" w:rsidR="00E31A00" w:rsidRPr="0022005A" w:rsidRDefault="00E31A00" w:rsidP="00E31A00"/>
    <w:p w14:paraId="2F5D1B54" w14:textId="77777777" w:rsidR="005265AF" w:rsidRPr="0022005A" w:rsidRDefault="005265AF" w:rsidP="00E31A00"/>
    <w:p w14:paraId="483E630E" w14:textId="600C89C1" w:rsidR="00F862D6" w:rsidRPr="0022005A" w:rsidRDefault="00F862D6" w:rsidP="00E31A00"/>
    <w:p w14:paraId="1C6AE8F4" w14:textId="77777777" w:rsidR="00F862D6" w:rsidRPr="0022005A" w:rsidRDefault="00F862D6" w:rsidP="00E31A00"/>
    <w:p w14:paraId="3F32BC92" w14:textId="53CB3B60" w:rsidR="00E31A00" w:rsidRPr="0022005A" w:rsidRDefault="00E31A00" w:rsidP="00E31A00"/>
    <w:p w14:paraId="1B5CD7B0" w14:textId="77777777" w:rsidR="00E31A00" w:rsidRPr="0022005A" w:rsidRDefault="00E31A00" w:rsidP="00E31A00"/>
    <w:p w14:paraId="2B8412B0" w14:textId="77777777" w:rsidR="00E31A00" w:rsidRPr="0022005A" w:rsidRDefault="00E31A00" w:rsidP="00E31A00"/>
    <w:p w14:paraId="27A98465" w14:textId="77777777" w:rsidR="00E31A00" w:rsidRPr="0022005A" w:rsidRDefault="00E31A00" w:rsidP="00E31A00"/>
    <w:p w14:paraId="5549BA33" w14:textId="77777777" w:rsidR="00E31A00" w:rsidRPr="0022005A" w:rsidRDefault="00E31A00" w:rsidP="00E31A00"/>
    <w:p w14:paraId="4C3A9541" w14:textId="77777777" w:rsidR="00E31A00" w:rsidRPr="0022005A" w:rsidRDefault="00E31A00" w:rsidP="00E31A00"/>
    <w:p w14:paraId="1CB19CD9" w14:textId="77777777" w:rsidR="00E31A00" w:rsidRPr="0022005A" w:rsidRDefault="00E31A00" w:rsidP="00E31A00"/>
    <w:p w14:paraId="07587ABE" w14:textId="77777777" w:rsidR="00E31A00" w:rsidRPr="0022005A" w:rsidRDefault="00E31A00" w:rsidP="00E31A00"/>
    <w:p w14:paraId="469EC899" w14:textId="77777777" w:rsidR="00E31A00" w:rsidRPr="0022005A" w:rsidRDefault="00E31A00" w:rsidP="00E31A00">
      <w:bookmarkStart w:id="0" w:name="_Hlk126661092"/>
    </w:p>
    <w:tbl>
      <w:tblPr>
        <w:tblStyle w:val="Tabellenraster"/>
        <w:tblW w:w="9639" w:type="dxa"/>
        <w:tblBorders>
          <w:left w:val="none" w:sz="0" w:space="0" w:color="auto"/>
          <w:right w:val="none" w:sz="0" w:space="0" w:color="auto"/>
          <w:insideV w:val="none" w:sz="0" w:space="0" w:color="auto"/>
        </w:tblBorders>
        <w:tblLook w:val="04A0" w:firstRow="1" w:lastRow="0" w:firstColumn="1" w:lastColumn="0" w:noHBand="0" w:noVBand="1"/>
      </w:tblPr>
      <w:tblGrid>
        <w:gridCol w:w="2446"/>
        <w:gridCol w:w="7193"/>
      </w:tblGrid>
      <w:tr w:rsidR="00715C2B" w:rsidRPr="0022005A" w14:paraId="658932A5" w14:textId="77777777" w:rsidTr="001C5F5C">
        <w:tc>
          <w:tcPr>
            <w:tcW w:w="2446" w:type="dxa"/>
            <w:tcBorders>
              <w:bottom w:val="single" w:sz="4" w:space="0" w:color="auto"/>
            </w:tcBorders>
          </w:tcPr>
          <w:p w14:paraId="6AA6C9E8" w14:textId="0931FB6D" w:rsidR="00E31A00" w:rsidRPr="0022005A" w:rsidRDefault="00E31A00" w:rsidP="00B05384">
            <w:pPr>
              <w:spacing w:before="240" w:after="240" w:line="300" w:lineRule="atLeast"/>
              <w:ind w:left="142" w:right="113"/>
              <w:rPr>
                <w:b/>
              </w:rPr>
            </w:pPr>
            <w:bookmarkStart w:id="1" w:name="_Hlk126661103"/>
            <w:r w:rsidRPr="0022005A">
              <w:rPr>
                <w:b/>
                <w:sz w:val="28"/>
                <w:szCs w:val="28"/>
              </w:rPr>
              <w:t>E</w:t>
            </w:r>
          </w:p>
        </w:tc>
        <w:tc>
          <w:tcPr>
            <w:tcW w:w="7193" w:type="dxa"/>
            <w:tcBorders>
              <w:bottom w:val="single" w:sz="4" w:space="0" w:color="auto"/>
            </w:tcBorders>
          </w:tcPr>
          <w:p w14:paraId="1B9CB2EF" w14:textId="792D28EF" w:rsidR="00E31A00" w:rsidRPr="0022005A" w:rsidRDefault="00E31A00" w:rsidP="00E31A00">
            <w:pPr>
              <w:pStyle w:val="TitelMittel"/>
              <w:spacing w:line="300" w:lineRule="exact"/>
              <w:ind w:left="113" w:right="113"/>
              <w:jc w:val="both"/>
              <w:rPr>
                <w:sz w:val="28"/>
                <w:szCs w:val="28"/>
                <w:highlight w:val="white"/>
              </w:rPr>
            </w:pPr>
            <w:r w:rsidRPr="0022005A">
              <w:rPr>
                <w:sz w:val="28"/>
                <w:szCs w:val="28"/>
                <w:highlight w:val="white"/>
              </w:rPr>
              <w:t>Angaben de</w:t>
            </w:r>
            <w:r w:rsidR="00A166C6" w:rsidRPr="0022005A">
              <w:rPr>
                <w:sz w:val="28"/>
                <w:szCs w:val="28"/>
                <w:highlight w:val="white"/>
              </w:rPr>
              <w:t>r Anbieterin</w:t>
            </w:r>
          </w:p>
        </w:tc>
      </w:tr>
      <w:tr w:rsidR="009E7177" w:rsidRPr="0022005A" w14:paraId="0438942A" w14:textId="77777777" w:rsidTr="001C5F5C">
        <w:tc>
          <w:tcPr>
            <w:tcW w:w="2446" w:type="dxa"/>
            <w:tcBorders>
              <w:bottom w:val="nil"/>
            </w:tcBorders>
          </w:tcPr>
          <w:p w14:paraId="07DD86DF" w14:textId="52CEEC95" w:rsidR="009E7177" w:rsidRPr="0022005A" w:rsidRDefault="009E7177" w:rsidP="001C5F5C">
            <w:pPr>
              <w:pStyle w:val="Fliesstext"/>
              <w:spacing w:before="240" w:after="240" w:line="240" w:lineRule="auto"/>
              <w:ind w:left="142"/>
              <w:rPr>
                <w:b/>
              </w:rPr>
            </w:pPr>
            <w:r w:rsidRPr="001C0AF7">
              <w:rPr>
                <w:b/>
                <w:sz w:val="22"/>
                <w:szCs w:val="22"/>
              </w:rPr>
              <w:t>Projektbezeichnung:</w:t>
            </w:r>
          </w:p>
        </w:tc>
        <w:tc>
          <w:tcPr>
            <w:tcW w:w="7193" w:type="dxa"/>
            <w:tcBorders>
              <w:bottom w:val="nil"/>
            </w:tcBorders>
          </w:tcPr>
          <w:p w14:paraId="1616D00F" w14:textId="104E733F" w:rsidR="009E7177" w:rsidRPr="0022005A" w:rsidRDefault="009E7177" w:rsidP="001C5F5C">
            <w:pPr>
              <w:pStyle w:val="Fliesstext"/>
              <w:spacing w:before="240" w:after="240" w:line="240" w:lineRule="auto"/>
              <w:rPr>
                <w:bCs/>
              </w:rPr>
            </w:pPr>
            <w:r>
              <w:rPr>
                <w:b/>
                <w:bCs/>
                <w:sz w:val="22"/>
                <w:szCs w:val="22"/>
              </w:rPr>
              <w:t>2</w:t>
            </w:r>
            <w:r w:rsidRPr="00D01A00">
              <w:rPr>
                <w:b/>
                <w:bCs/>
                <w:sz w:val="22"/>
                <w:szCs w:val="22"/>
              </w:rPr>
              <w:t>20-kV UW Auwiesen (ZH), Ersatz Primär- und FLT, SAS und Gebäude</w:t>
            </w:r>
          </w:p>
        </w:tc>
      </w:tr>
      <w:tr w:rsidR="009E7177" w:rsidRPr="0022005A" w14:paraId="6697B4C2" w14:textId="77777777" w:rsidTr="001C5F5C">
        <w:tc>
          <w:tcPr>
            <w:tcW w:w="2446" w:type="dxa"/>
            <w:tcBorders>
              <w:top w:val="nil"/>
              <w:bottom w:val="nil"/>
            </w:tcBorders>
          </w:tcPr>
          <w:p w14:paraId="1D921B7F" w14:textId="2CA7F21C" w:rsidR="009E7177" w:rsidRPr="0022005A" w:rsidRDefault="009E7177" w:rsidP="001C5F5C">
            <w:pPr>
              <w:pStyle w:val="Fliesstext"/>
              <w:spacing w:before="240" w:after="240" w:line="240" w:lineRule="auto"/>
              <w:ind w:left="142"/>
              <w:rPr>
                <w:b/>
              </w:rPr>
            </w:pPr>
            <w:r w:rsidRPr="001C0AF7">
              <w:rPr>
                <w:bCs/>
                <w:sz w:val="22"/>
                <w:szCs w:val="22"/>
              </w:rPr>
              <w:t>Warengruppe:</w:t>
            </w:r>
          </w:p>
        </w:tc>
        <w:tc>
          <w:tcPr>
            <w:tcW w:w="7193" w:type="dxa"/>
            <w:tcBorders>
              <w:top w:val="nil"/>
              <w:bottom w:val="nil"/>
            </w:tcBorders>
          </w:tcPr>
          <w:p w14:paraId="09358E10" w14:textId="41FFD4D1" w:rsidR="009E7177" w:rsidRDefault="009E7177" w:rsidP="001C5F5C">
            <w:pPr>
              <w:pStyle w:val="Fliesstext"/>
              <w:spacing w:before="240" w:after="240" w:line="240" w:lineRule="auto"/>
            </w:pPr>
            <w:r w:rsidRPr="001C0AF7">
              <w:rPr>
                <w:rFonts w:cs="Arial"/>
                <w:sz w:val="22"/>
                <w:szCs w:val="22"/>
                <w:shd w:val="clear" w:color="auto" w:fill="FFFFFF"/>
              </w:rPr>
              <w:t>25020491</w:t>
            </w:r>
            <w:r w:rsidRPr="001C0AF7">
              <w:rPr>
                <w:rFonts w:cs="Arial"/>
                <w:color w:val="515559"/>
                <w:sz w:val="22"/>
                <w:szCs w:val="22"/>
                <w:shd w:val="clear" w:color="auto" w:fill="FFFFFF"/>
              </w:rPr>
              <w:t> </w:t>
            </w:r>
            <w:r w:rsidRPr="001C0AF7">
              <w:rPr>
                <w:sz w:val="22"/>
                <w:szCs w:val="22"/>
              </w:rPr>
              <w:t xml:space="preserve">– Generalplaner </w:t>
            </w:r>
            <w:r>
              <w:rPr>
                <w:sz w:val="22"/>
                <w:szCs w:val="22"/>
              </w:rPr>
              <w:t xml:space="preserve">für </w:t>
            </w:r>
            <w:r w:rsidRPr="001C0AF7">
              <w:rPr>
                <w:sz w:val="22"/>
                <w:szCs w:val="22"/>
              </w:rPr>
              <w:t>Unterwerke</w:t>
            </w:r>
          </w:p>
        </w:tc>
      </w:tr>
      <w:tr w:rsidR="009E7177" w:rsidRPr="0022005A" w14:paraId="4FF8A8AF" w14:textId="77777777" w:rsidTr="001C5F5C">
        <w:tc>
          <w:tcPr>
            <w:tcW w:w="2446" w:type="dxa"/>
            <w:tcBorders>
              <w:top w:val="nil"/>
              <w:bottom w:val="nil"/>
            </w:tcBorders>
          </w:tcPr>
          <w:p w14:paraId="3AD656D9" w14:textId="0E943C0E" w:rsidR="009E7177" w:rsidRPr="0022005A" w:rsidRDefault="009E7177" w:rsidP="001C5F5C">
            <w:pPr>
              <w:pStyle w:val="Fliesstext"/>
              <w:spacing w:before="240" w:after="240" w:line="240" w:lineRule="auto"/>
              <w:ind w:left="142"/>
              <w:rPr>
                <w:b/>
              </w:rPr>
            </w:pPr>
            <w:r w:rsidRPr="001C0AF7">
              <w:rPr>
                <w:bCs/>
                <w:sz w:val="22"/>
                <w:szCs w:val="22"/>
              </w:rPr>
              <w:t>Beschaffungsnummer:</w:t>
            </w:r>
          </w:p>
        </w:tc>
        <w:tc>
          <w:tcPr>
            <w:tcW w:w="7193" w:type="dxa"/>
            <w:tcBorders>
              <w:top w:val="nil"/>
              <w:bottom w:val="nil"/>
            </w:tcBorders>
          </w:tcPr>
          <w:p w14:paraId="4BCE9A0C" w14:textId="67D0AEAA" w:rsidR="009E7177" w:rsidRDefault="009E7177" w:rsidP="001C5F5C">
            <w:pPr>
              <w:pStyle w:val="Fliesstext"/>
              <w:spacing w:before="240" w:after="240" w:line="240" w:lineRule="auto"/>
            </w:pPr>
            <w:r w:rsidRPr="00D640D2">
              <w:rPr>
                <w:sz w:val="22"/>
                <w:szCs w:val="22"/>
              </w:rPr>
              <w:t>Doc1638273294</w:t>
            </w:r>
          </w:p>
        </w:tc>
      </w:tr>
      <w:tr w:rsidR="009E7177" w:rsidRPr="0022005A" w14:paraId="13D1CFA4" w14:textId="77777777" w:rsidTr="001C5F5C">
        <w:tc>
          <w:tcPr>
            <w:tcW w:w="2446" w:type="dxa"/>
            <w:tcBorders>
              <w:top w:val="nil"/>
              <w:bottom w:val="nil"/>
            </w:tcBorders>
          </w:tcPr>
          <w:p w14:paraId="488DF934" w14:textId="4BC997D5" w:rsidR="009E7177" w:rsidRPr="0022005A" w:rsidRDefault="009E7177" w:rsidP="001C5F5C">
            <w:pPr>
              <w:pStyle w:val="Fliesstext"/>
              <w:spacing w:before="240" w:after="240" w:line="240" w:lineRule="auto"/>
              <w:ind w:left="142"/>
              <w:rPr>
                <w:b/>
              </w:rPr>
            </w:pPr>
            <w:r w:rsidRPr="001C0AF7">
              <w:rPr>
                <w:b/>
                <w:sz w:val="22"/>
                <w:szCs w:val="22"/>
              </w:rPr>
              <w:t>Ausschreibung:</w:t>
            </w:r>
          </w:p>
        </w:tc>
        <w:tc>
          <w:tcPr>
            <w:tcW w:w="7193" w:type="dxa"/>
            <w:tcBorders>
              <w:top w:val="nil"/>
              <w:bottom w:val="nil"/>
            </w:tcBorders>
          </w:tcPr>
          <w:p w14:paraId="099E2A84" w14:textId="0FD2ABAF" w:rsidR="009E7177" w:rsidRDefault="009E7177" w:rsidP="001C5F5C">
            <w:pPr>
              <w:pStyle w:val="Fliesstext"/>
              <w:spacing w:before="240" w:after="240" w:line="240" w:lineRule="auto"/>
            </w:pPr>
            <w:r w:rsidRPr="001C0AF7">
              <w:rPr>
                <w:b/>
                <w:bCs/>
                <w:sz w:val="22"/>
                <w:szCs w:val="22"/>
              </w:rPr>
              <w:t>Planer SG-Phasen 32-53 für UW</w:t>
            </w:r>
            <w:r>
              <w:rPr>
                <w:b/>
                <w:bCs/>
                <w:sz w:val="22"/>
                <w:szCs w:val="22"/>
              </w:rPr>
              <w:t xml:space="preserve"> Auwiesen</w:t>
            </w:r>
          </w:p>
        </w:tc>
      </w:tr>
      <w:tr w:rsidR="009E7177" w:rsidRPr="0022005A" w14:paraId="257A9E1C" w14:textId="77777777" w:rsidTr="001C5F5C">
        <w:tc>
          <w:tcPr>
            <w:tcW w:w="2446" w:type="dxa"/>
            <w:tcBorders>
              <w:top w:val="nil"/>
            </w:tcBorders>
          </w:tcPr>
          <w:p w14:paraId="005E0006" w14:textId="2011223B" w:rsidR="009E7177" w:rsidRPr="0022005A" w:rsidRDefault="009E7177" w:rsidP="001C5F5C">
            <w:pPr>
              <w:pStyle w:val="Fliesstext"/>
              <w:spacing w:before="240" w:after="240" w:line="240" w:lineRule="auto"/>
              <w:ind w:left="142"/>
              <w:rPr>
                <w:b/>
              </w:rPr>
            </w:pPr>
            <w:r w:rsidRPr="001C0AF7">
              <w:rPr>
                <w:bCs/>
                <w:sz w:val="22"/>
                <w:szCs w:val="22"/>
              </w:rPr>
              <w:t>Verfahren:</w:t>
            </w:r>
          </w:p>
        </w:tc>
        <w:tc>
          <w:tcPr>
            <w:tcW w:w="7193" w:type="dxa"/>
            <w:tcBorders>
              <w:top w:val="nil"/>
            </w:tcBorders>
          </w:tcPr>
          <w:p w14:paraId="3133A62B" w14:textId="4C5AFA1D" w:rsidR="009E7177" w:rsidRDefault="009E7177" w:rsidP="001C5F5C">
            <w:pPr>
              <w:pStyle w:val="Fliesstext"/>
              <w:spacing w:before="240" w:after="240" w:line="240" w:lineRule="auto"/>
            </w:pPr>
            <w:r w:rsidRPr="001C0AF7">
              <w:rPr>
                <w:bCs/>
                <w:sz w:val="22"/>
                <w:szCs w:val="22"/>
              </w:rPr>
              <w:t>Offenes Verfahren (GATT/WTO)</w:t>
            </w:r>
          </w:p>
        </w:tc>
      </w:tr>
    </w:tbl>
    <w:p w14:paraId="3329DAD4" w14:textId="77777777" w:rsidR="00E31A00" w:rsidRPr="0022005A" w:rsidRDefault="00E31A00" w:rsidP="00E31A00"/>
    <w:p w14:paraId="131E7C58" w14:textId="77777777" w:rsidR="00E31A00" w:rsidRPr="0022005A" w:rsidRDefault="00E31A00" w:rsidP="00E31A00"/>
    <w:p w14:paraId="489C98B8" w14:textId="77777777" w:rsidR="00DA6BED" w:rsidRPr="0022005A" w:rsidRDefault="00B477BE" w:rsidP="00093094">
      <w:pPr>
        <w:pStyle w:val="1pt"/>
        <w:sectPr w:rsidR="00DA6BED" w:rsidRPr="0022005A" w:rsidSect="008D1953">
          <w:headerReference w:type="default" r:id="rId16"/>
          <w:footerReference w:type="default" r:id="rId17"/>
          <w:type w:val="continuous"/>
          <w:pgSz w:w="11906" w:h="16838" w:code="9"/>
          <w:pgMar w:top="1746" w:right="1004" w:bottom="1418" w:left="1418" w:header="567" w:footer="369" w:gutter="0"/>
          <w:cols w:space="708"/>
          <w:docGrid w:linePitch="360"/>
        </w:sectPr>
      </w:pPr>
      <w:r w:rsidRPr="0022005A">
        <w:br w:type="textWrapping" w:clear="all"/>
      </w:r>
    </w:p>
    <w:bookmarkEnd w:id="0"/>
    <w:bookmarkEnd w:id="1"/>
    <w:p w14:paraId="3A9B98FF" w14:textId="7ECF6A3F" w:rsidR="00F862D6" w:rsidRPr="0022005A" w:rsidRDefault="007124B5" w:rsidP="00F862D6">
      <w:pPr>
        <w:pStyle w:val="Fliesstext"/>
        <w:rPr>
          <w:i/>
        </w:rPr>
      </w:pPr>
      <w:r w:rsidRPr="0022005A">
        <w:rPr>
          <w:rFonts w:cs="Arial"/>
          <w:szCs w:val="20"/>
        </w:rPr>
        <w:br w:type="page"/>
      </w:r>
      <w:r w:rsidR="001827B8" w:rsidRPr="0022005A">
        <w:rPr>
          <w:i/>
        </w:rPr>
        <w:lastRenderedPageBreak/>
        <w:t>Dieses Dokument muss von der Anbieterin verwendet und handschriftlich oder elektronisch ausgefüllt werden</w:t>
      </w:r>
      <w:r w:rsidR="005E4B5A" w:rsidRPr="0022005A">
        <w:rPr>
          <w:i/>
        </w:rPr>
        <w:t>,</w:t>
      </w:r>
      <w:r w:rsidR="001827B8" w:rsidRPr="0022005A">
        <w:rPr>
          <w:i/>
        </w:rPr>
        <w:t xml:space="preserve"> ohne den ursprünglichen Index (Nummerierung und Titel der Kapitel), die Struktur und den Inhalt zu verändern. Die Angaben der Anbieterin müssen an den dafür vorgesehenen Tabellen, Textfelder oder Abschnitten erfolgen. Querverweise auf Anhänge, andere Abschnitte in den Dokumenten oder zusätzliche Dokumente der Anbieterin sind nicht zulässig, ausser wenn dies explizit durch die Beschaffungsstelle so gefordert wird. Inhalte, welche nicht an den geforderten Stellen/Abschnitten eingefügt und in der geforderten Abgabeform abgegeben wurden, werden als „nicht beurteilbar“ mit 0 Punkten bewertet.</w:t>
      </w:r>
    </w:p>
    <w:p w14:paraId="6C827D5A" w14:textId="77777777" w:rsidR="00EF4A5F" w:rsidRPr="0022005A" w:rsidRDefault="00EF4A5F" w:rsidP="00F862D6">
      <w:pPr>
        <w:pStyle w:val="Fliesstext"/>
        <w:rPr>
          <w:i/>
        </w:rPr>
      </w:pPr>
    </w:p>
    <w:p w14:paraId="59468655" w14:textId="1E444DE7" w:rsidR="00F862D6" w:rsidRPr="0022005A" w:rsidRDefault="00EF4A5F" w:rsidP="00F862D6">
      <w:pPr>
        <w:pStyle w:val="Fliesstext"/>
        <w:rPr>
          <w:b/>
        </w:rPr>
      </w:pPr>
      <w:r w:rsidRPr="0022005A">
        <w:rPr>
          <w:b/>
        </w:rPr>
        <w:t>Dieses Dokument</w:t>
      </w:r>
      <w:r w:rsidR="00F862D6" w:rsidRPr="0022005A">
        <w:rPr>
          <w:b/>
        </w:rPr>
        <w:t xml:space="preserve"> ist ein Bestandteil des Angebots </w:t>
      </w:r>
      <w:r w:rsidR="001827B8" w:rsidRPr="0022005A">
        <w:rPr>
          <w:b/>
        </w:rPr>
        <w:t>der</w:t>
      </w:r>
      <w:r w:rsidR="00F862D6" w:rsidRPr="0022005A">
        <w:rPr>
          <w:b/>
        </w:rPr>
        <w:t xml:space="preserve"> </w:t>
      </w:r>
      <w:r w:rsidR="001827B8" w:rsidRPr="0022005A">
        <w:rPr>
          <w:b/>
        </w:rPr>
        <w:t>Anbieterin</w:t>
      </w:r>
      <w:r w:rsidR="00F862D6" w:rsidRPr="0022005A">
        <w:rPr>
          <w:b/>
        </w:rPr>
        <w:t>.</w:t>
      </w:r>
      <w:r w:rsidRPr="0022005A">
        <w:rPr>
          <w:b/>
        </w:rPr>
        <w:t xml:space="preserve"> </w:t>
      </w:r>
      <w:r w:rsidR="00F862D6" w:rsidRPr="0022005A">
        <w:rPr>
          <w:b/>
        </w:rPr>
        <w:t>Das ausgefüllte und bereinigte Dokument wird im Auf</w:t>
      </w:r>
      <w:r w:rsidR="00440442" w:rsidRPr="0022005A">
        <w:rPr>
          <w:b/>
        </w:rPr>
        <w:t>tragsfall Vertragsbeilage E</w:t>
      </w:r>
      <w:r w:rsidR="00F862D6" w:rsidRPr="0022005A">
        <w:rPr>
          <w:b/>
        </w:rPr>
        <w:t>.</w:t>
      </w:r>
    </w:p>
    <w:p w14:paraId="3D6D587B" w14:textId="77777777" w:rsidR="00121BB5" w:rsidRPr="0022005A" w:rsidRDefault="00121BB5" w:rsidP="00F862D6">
      <w:pPr>
        <w:pStyle w:val="Fliesstext"/>
        <w:rPr>
          <w:b/>
        </w:rPr>
      </w:pPr>
    </w:p>
    <w:p w14:paraId="019C4B77" w14:textId="77777777" w:rsidR="00F862D6" w:rsidRPr="0022005A" w:rsidRDefault="00F862D6" w:rsidP="001B5DBA">
      <w:pPr>
        <w:pStyle w:val="berschrift1"/>
        <w:numPr>
          <w:ilvl w:val="0"/>
          <w:numId w:val="0"/>
        </w:numPr>
      </w:pPr>
      <w:bookmarkStart w:id="2" w:name="_Toc445473111"/>
      <w:bookmarkStart w:id="3" w:name="_Toc876170"/>
      <w:r w:rsidRPr="0022005A">
        <w:t>Erklärung bezüglich der Ausschreibungsunterlagen</w:t>
      </w:r>
      <w:bookmarkEnd w:id="2"/>
      <w:bookmarkEnd w:id="3"/>
    </w:p>
    <w:p w14:paraId="34827DAB" w14:textId="77777777" w:rsidR="00C71354" w:rsidRPr="000D01E8" w:rsidRDefault="00C71354" w:rsidP="00C71354">
      <w:pPr>
        <w:pStyle w:val="Fliesstext"/>
      </w:pPr>
      <w:r w:rsidRPr="000D01E8">
        <w:t xml:space="preserve">Mit der Einreichung Ihres Angebotes und Ihrer Angaben in SAP Ariba bestätigt die Anbieterin, </w:t>
      </w:r>
    </w:p>
    <w:p w14:paraId="0D1BD10E" w14:textId="77777777" w:rsidR="00C71354" w:rsidRPr="000D01E8" w:rsidRDefault="00C71354" w:rsidP="00C71354">
      <w:pPr>
        <w:pStyle w:val="Fliesstext"/>
        <w:numPr>
          <w:ilvl w:val="0"/>
          <w:numId w:val="7"/>
        </w:numPr>
      </w:pPr>
      <w:r w:rsidRPr="000D01E8">
        <w:t>dass Sie die Texte der Bauherrschaft im Angebotsteil nicht geändert hat (entsprechende Angebote können vom Vergabeverfahren ausgeschlossen werden)</w:t>
      </w:r>
    </w:p>
    <w:p w14:paraId="7F2FC7F2" w14:textId="77777777" w:rsidR="00C71354" w:rsidRPr="000D01E8" w:rsidRDefault="00C71354" w:rsidP="00C71354">
      <w:pPr>
        <w:pStyle w:val="Fliesstext"/>
        <w:numPr>
          <w:ilvl w:val="0"/>
          <w:numId w:val="7"/>
        </w:numPr>
      </w:pPr>
      <w:r w:rsidRPr="000D01E8">
        <w:t>dass Ihre Angaben in diesem Dokument und der Angebotskalkulation ausnahmslos korrekt sind und die Vorgaben sowie Randbedingungen der Ausschreibung vollumfänglich respektiert werden</w:t>
      </w:r>
    </w:p>
    <w:p w14:paraId="67168227" w14:textId="77777777" w:rsidR="00C71354" w:rsidRPr="000D01E8" w:rsidRDefault="00C71354" w:rsidP="00C71354">
      <w:pPr>
        <w:pStyle w:val="Fliesstext"/>
        <w:numPr>
          <w:ilvl w:val="0"/>
          <w:numId w:val="7"/>
        </w:numPr>
      </w:pPr>
      <w:r w:rsidRPr="000D01E8">
        <w:t>dass Sie die Ausschreibungsunterlagen in dessen Gesamtheit, inklusive aller Anhänge, gelesen, verstanden und die Angaben und Randbedingungen in Ihrem Angebot berücksichtigt hat</w:t>
      </w:r>
    </w:p>
    <w:p w14:paraId="658BFA17" w14:textId="77777777" w:rsidR="00C71354" w:rsidRPr="000D01E8" w:rsidRDefault="00C71354" w:rsidP="00C71354">
      <w:pPr>
        <w:pStyle w:val="Fliesstext"/>
        <w:numPr>
          <w:ilvl w:val="0"/>
          <w:numId w:val="7"/>
        </w:numPr>
      </w:pPr>
      <w:r w:rsidRPr="000D01E8">
        <w:t>dass Sie den Vertragsentwurf (A) inkl. der Allgemeinen Geschäftsbedingungen der Swissgrid (B) vollständig akzeptiert</w:t>
      </w:r>
    </w:p>
    <w:p w14:paraId="46064216" w14:textId="77777777" w:rsidR="00C71354" w:rsidRPr="000D01E8" w:rsidRDefault="00C71354" w:rsidP="00C71354">
      <w:pPr>
        <w:pStyle w:val="Fliesstext"/>
        <w:numPr>
          <w:ilvl w:val="0"/>
          <w:numId w:val="7"/>
        </w:numPr>
      </w:pPr>
      <w:r w:rsidRPr="000D01E8">
        <w:t>dass eventuelle Allgemeinen Geschäfts- und Vertragsbedingungen der Anbieterin explizit ausgeschlossen sind (ausser sie seien im Vertrag ausdrücklich anerkannt)</w:t>
      </w:r>
    </w:p>
    <w:p w14:paraId="792217E3" w14:textId="77777777" w:rsidR="00C71354" w:rsidRPr="000D01E8" w:rsidRDefault="00C71354" w:rsidP="00C71354">
      <w:pPr>
        <w:pStyle w:val="Fliesstext"/>
        <w:numPr>
          <w:ilvl w:val="0"/>
          <w:numId w:val="7"/>
        </w:numPr>
      </w:pPr>
      <w:r w:rsidRPr="000D01E8">
        <w:t>dass Sie das Dokument „ZHSE-80-016 „Handbuch Arbeitssicherheit, Gesundheits- und Umweltschutz“ von Swissgrid gelesen hat; die Anbieterin bestätigt auch, dass die dort erwähnte Anforderungen und Standard bei der Durchführung der Arbeiten umgesetzt werden</w:t>
      </w:r>
    </w:p>
    <w:p w14:paraId="2BFB4DC3" w14:textId="77777777" w:rsidR="00C71354" w:rsidRPr="000D01E8" w:rsidRDefault="00C71354" w:rsidP="00C71354">
      <w:pPr>
        <w:pStyle w:val="Fliesstext"/>
        <w:numPr>
          <w:ilvl w:val="0"/>
          <w:numId w:val="7"/>
        </w:numPr>
      </w:pPr>
      <w:r w:rsidRPr="000D01E8">
        <w:t>dass Sie in der Lage ist, die gefragten Leistungen in der Qualität und in den geforderten Fristen durchzuführen</w:t>
      </w:r>
    </w:p>
    <w:p w14:paraId="62E2F3B3" w14:textId="77777777" w:rsidR="00C71354" w:rsidRPr="000D01E8" w:rsidRDefault="00C71354" w:rsidP="00C71354">
      <w:pPr>
        <w:pStyle w:val="Fliesstext"/>
        <w:numPr>
          <w:ilvl w:val="0"/>
          <w:numId w:val="7"/>
        </w:numPr>
      </w:pPr>
      <w:r w:rsidRPr="000D01E8">
        <w:t>dass Sie alle nötigen Massnahmen zur Gewährleistung eines hohen Standards für die Sicherheit und den Gesundheitsschutz am Arbeitsplatz in Ihrem Angebot eingerechnet hat</w:t>
      </w:r>
    </w:p>
    <w:p w14:paraId="37AC0D45" w14:textId="77777777" w:rsidR="00C71354" w:rsidRPr="000D01E8" w:rsidRDefault="00C71354" w:rsidP="00C71354">
      <w:pPr>
        <w:pStyle w:val="Fliesstext"/>
        <w:numPr>
          <w:ilvl w:val="0"/>
          <w:numId w:val="7"/>
        </w:numPr>
        <w:spacing w:after="0"/>
        <w:ind w:left="714" w:hanging="357"/>
      </w:pPr>
      <w:r w:rsidRPr="000D01E8">
        <w:t>dass sie sich allerspätestens bei einer allfälligen Zuschlagserteilung mit dem eigenen SAP Business Network-Account gemäss Beschreibung im Informationsblatt «Angebotseinreichung auf SAP Ariba» bei der Swissgrid registriert*</w:t>
      </w:r>
    </w:p>
    <w:p w14:paraId="5E85D17A" w14:textId="77777777" w:rsidR="00C71354" w:rsidRPr="000D01E8" w:rsidRDefault="00C71354" w:rsidP="00C71354">
      <w:pPr>
        <w:pStyle w:val="Fliesstext"/>
        <w:tabs>
          <w:tab w:val="left" w:pos="709"/>
        </w:tabs>
        <w:ind w:left="709" w:hanging="709"/>
      </w:pPr>
      <w:r w:rsidRPr="000D01E8">
        <w:rPr>
          <w:sz w:val="16"/>
          <w:szCs w:val="16"/>
        </w:rPr>
        <w:tab/>
        <w:t>*) Diese Registrierung ist nicht zu verwechseln mit dem Anlegen eines Accounts auf der SAP Ariba Plattform zur Teilnahme an der Ausschreibung. Die Registrierung bei Swissgrid ermöglicht die zukünftigen Geschäftsprozesse mit Swissgrid.</w:t>
      </w:r>
    </w:p>
    <w:p w14:paraId="44831E7A" w14:textId="33FCFCD0" w:rsidR="001827B8" w:rsidRPr="0022005A" w:rsidRDefault="001827B8" w:rsidP="00F862D6">
      <w:pPr>
        <w:pStyle w:val="Fliesstext"/>
      </w:pPr>
    </w:p>
    <w:p w14:paraId="0B7B8C03" w14:textId="77777777" w:rsidR="005E4B5A" w:rsidRPr="0022005A" w:rsidRDefault="005E4B5A" w:rsidP="00F862D6">
      <w:pPr>
        <w:pStyle w:val="Fliesstext"/>
      </w:pPr>
    </w:p>
    <w:p w14:paraId="0F16981A" w14:textId="77777777" w:rsidR="001827B8" w:rsidRPr="0022005A" w:rsidRDefault="001827B8" w:rsidP="00F862D6">
      <w:pPr>
        <w:pStyle w:val="Fliesstext"/>
      </w:pPr>
    </w:p>
    <w:p w14:paraId="71D9C357" w14:textId="77777777" w:rsidR="00F862D6" w:rsidRPr="0022005A" w:rsidRDefault="00F862D6">
      <w:pPr>
        <w:rPr>
          <w:rFonts w:cs="Arial"/>
          <w:szCs w:val="20"/>
        </w:rPr>
      </w:pPr>
      <w:r w:rsidRPr="0022005A">
        <w:rPr>
          <w:rFonts w:cs="Arial"/>
          <w:szCs w:val="20"/>
        </w:rPr>
        <w:br w:type="page"/>
      </w:r>
    </w:p>
    <w:p w14:paraId="4A27D1BF" w14:textId="77777777" w:rsidR="007124B5" w:rsidRPr="0022005A" w:rsidRDefault="007124B5" w:rsidP="008D1953">
      <w:pPr>
        <w:ind w:right="-4"/>
        <w:rPr>
          <w:rFonts w:cs="Arial"/>
          <w:szCs w:val="20"/>
        </w:rPr>
      </w:pPr>
    </w:p>
    <w:sdt>
      <w:sdtPr>
        <w:tag w:val="Doc.Content"/>
        <w:id w:val="-1024943801"/>
        <w:placeholder>
          <w:docPart w:val="2514B8ED62924F4C890D086F5EA96EF0"/>
        </w:placeholder>
        <w:dataBinding w:prefixMappings="xmlns:ns='http://schemas.officeatwork.com/CustomXMLPart'" w:xpath="/ns:officeatwork/ns:Doc.Content" w:storeItemID="{C9EF7656-0210-462C-829B-A9AFE99E1459}"/>
        <w:text w:multiLine="1"/>
      </w:sdtPr>
      <w:sdtContent>
        <w:p w14:paraId="74A670DD" w14:textId="77777777" w:rsidR="000004FD" w:rsidRPr="0022005A" w:rsidRDefault="00F862D6" w:rsidP="000004FD">
          <w:pPr>
            <w:pStyle w:val="Betreff"/>
            <w:spacing w:after="200"/>
          </w:pPr>
          <w:r w:rsidRPr="0022005A">
            <w:t>Inhalt</w:t>
          </w:r>
        </w:p>
      </w:sdtContent>
    </w:sdt>
    <w:bookmarkStart w:id="4" w:name="_Toc129862564"/>
    <w:bookmarkStart w:id="5" w:name="_Toc876173"/>
    <w:p w14:paraId="72AC9D6C" w14:textId="02FB79DF" w:rsidR="00D108B9" w:rsidRDefault="00273E62">
      <w:pPr>
        <w:pStyle w:val="Verzeichnis2"/>
        <w:rPr>
          <w:rFonts w:asciiTheme="minorHAnsi" w:eastAsiaTheme="minorEastAsia" w:hAnsiTheme="minorHAnsi" w:cstheme="minorBidi"/>
          <w:sz w:val="22"/>
          <w:szCs w:val="22"/>
        </w:rPr>
      </w:pPr>
      <w:r>
        <w:rPr>
          <w:b/>
        </w:rPr>
        <w:fldChar w:fldCharType="begin"/>
      </w:r>
      <w:r>
        <w:rPr>
          <w:b/>
        </w:rPr>
        <w:instrText xml:space="preserve"> TOC \o "1-3" \h \z \u </w:instrText>
      </w:r>
      <w:r>
        <w:rPr>
          <w:b/>
        </w:rPr>
        <w:fldChar w:fldCharType="separate"/>
      </w:r>
      <w:hyperlink w:anchor="_Toc146716235" w:history="1">
        <w:r w:rsidR="00D108B9" w:rsidRPr="000C37A1">
          <w:rPr>
            <w:rStyle w:val="Hyperlink"/>
          </w:rPr>
          <w:t>1.1</w:t>
        </w:r>
        <w:r w:rsidR="00D108B9">
          <w:rPr>
            <w:rFonts w:asciiTheme="minorHAnsi" w:eastAsiaTheme="minorEastAsia" w:hAnsiTheme="minorHAnsi" w:cstheme="minorBidi"/>
            <w:sz w:val="22"/>
            <w:szCs w:val="22"/>
          </w:rPr>
          <w:tab/>
        </w:r>
        <w:r w:rsidR="00D108B9" w:rsidRPr="000C37A1">
          <w:rPr>
            <w:rStyle w:val="Hyperlink"/>
          </w:rPr>
          <w:t>Anbieterin</w:t>
        </w:r>
        <w:r w:rsidR="00D108B9">
          <w:rPr>
            <w:webHidden/>
          </w:rPr>
          <w:tab/>
        </w:r>
        <w:r w:rsidR="00D108B9">
          <w:rPr>
            <w:webHidden/>
          </w:rPr>
          <w:fldChar w:fldCharType="begin"/>
        </w:r>
        <w:r w:rsidR="00D108B9">
          <w:rPr>
            <w:webHidden/>
          </w:rPr>
          <w:instrText xml:space="preserve"> PAGEREF _Toc146716235 \h </w:instrText>
        </w:r>
        <w:r w:rsidR="00D108B9">
          <w:rPr>
            <w:webHidden/>
          </w:rPr>
        </w:r>
        <w:r w:rsidR="00D108B9">
          <w:rPr>
            <w:webHidden/>
          </w:rPr>
          <w:fldChar w:fldCharType="separate"/>
        </w:r>
        <w:r w:rsidR="00D108B9">
          <w:rPr>
            <w:webHidden/>
          </w:rPr>
          <w:t>4</w:t>
        </w:r>
        <w:r w:rsidR="00D108B9">
          <w:rPr>
            <w:webHidden/>
          </w:rPr>
          <w:fldChar w:fldCharType="end"/>
        </w:r>
      </w:hyperlink>
    </w:p>
    <w:p w14:paraId="63202CF9" w14:textId="645206CD" w:rsidR="00D108B9" w:rsidRDefault="00D108B9">
      <w:pPr>
        <w:pStyle w:val="Verzeichnis2"/>
        <w:rPr>
          <w:rFonts w:asciiTheme="minorHAnsi" w:eastAsiaTheme="minorEastAsia" w:hAnsiTheme="minorHAnsi" w:cstheme="minorBidi"/>
          <w:sz w:val="22"/>
          <w:szCs w:val="22"/>
        </w:rPr>
      </w:pPr>
      <w:hyperlink w:anchor="_Toc146716236" w:history="1">
        <w:r w:rsidRPr="000C37A1">
          <w:rPr>
            <w:rStyle w:val="Hyperlink"/>
          </w:rPr>
          <w:t>1.2</w:t>
        </w:r>
        <w:r>
          <w:rPr>
            <w:rFonts w:asciiTheme="minorHAnsi" w:eastAsiaTheme="minorEastAsia" w:hAnsiTheme="minorHAnsi" w:cstheme="minorBidi"/>
            <w:sz w:val="22"/>
            <w:szCs w:val="22"/>
          </w:rPr>
          <w:tab/>
        </w:r>
        <w:r w:rsidRPr="000C37A1">
          <w:rPr>
            <w:rStyle w:val="Hyperlink"/>
          </w:rPr>
          <w:t>Vorgesehene Subplaner/Subunternehmer</w:t>
        </w:r>
        <w:r>
          <w:rPr>
            <w:webHidden/>
          </w:rPr>
          <w:tab/>
        </w:r>
        <w:r>
          <w:rPr>
            <w:webHidden/>
          </w:rPr>
          <w:fldChar w:fldCharType="begin"/>
        </w:r>
        <w:r>
          <w:rPr>
            <w:webHidden/>
          </w:rPr>
          <w:instrText xml:space="preserve"> PAGEREF _Toc146716236 \h </w:instrText>
        </w:r>
        <w:r>
          <w:rPr>
            <w:webHidden/>
          </w:rPr>
        </w:r>
        <w:r>
          <w:rPr>
            <w:webHidden/>
          </w:rPr>
          <w:fldChar w:fldCharType="separate"/>
        </w:r>
        <w:r>
          <w:rPr>
            <w:webHidden/>
          </w:rPr>
          <w:t>4</w:t>
        </w:r>
        <w:r>
          <w:rPr>
            <w:webHidden/>
          </w:rPr>
          <w:fldChar w:fldCharType="end"/>
        </w:r>
      </w:hyperlink>
    </w:p>
    <w:p w14:paraId="646A264B" w14:textId="2F28C6C9" w:rsidR="00D108B9" w:rsidRDefault="00D108B9">
      <w:pPr>
        <w:pStyle w:val="Verzeichnis2"/>
        <w:rPr>
          <w:rFonts w:asciiTheme="minorHAnsi" w:eastAsiaTheme="minorEastAsia" w:hAnsiTheme="minorHAnsi" w:cstheme="minorBidi"/>
          <w:sz w:val="22"/>
          <w:szCs w:val="22"/>
        </w:rPr>
      </w:pPr>
      <w:hyperlink w:anchor="_Toc146716237" w:history="1">
        <w:r w:rsidRPr="000C37A1">
          <w:rPr>
            <w:rStyle w:val="Hyperlink"/>
          </w:rPr>
          <w:t>1.3</w:t>
        </w:r>
        <w:r>
          <w:rPr>
            <w:rFonts w:asciiTheme="minorHAnsi" w:eastAsiaTheme="minorEastAsia" w:hAnsiTheme="minorHAnsi" w:cstheme="minorBidi"/>
            <w:sz w:val="22"/>
            <w:szCs w:val="22"/>
          </w:rPr>
          <w:tab/>
        </w:r>
        <w:r w:rsidRPr="000C37A1">
          <w:rPr>
            <w:rStyle w:val="Hyperlink"/>
          </w:rPr>
          <w:t>Versicherung der Anbieterin</w:t>
        </w:r>
        <w:r>
          <w:rPr>
            <w:webHidden/>
          </w:rPr>
          <w:tab/>
        </w:r>
        <w:r>
          <w:rPr>
            <w:webHidden/>
          </w:rPr>
          <w:fldChar w:fldCharType="begin"/>
        </w:r>
        <w:r>
          <w:rPr>
            <w:webHidden/>
          </w:rPr>
          <w:instrText xml:space="preserve"> PAGEREF _Toc146716237 \h </w:instrText>
        </w:r>
        <w:r>
          <w:rPr>
            <w:webHidden/>
          </w:rPr>
        </w:r>
        <w:r>
          <w:rPr>
            <w:webHidden/>
          </w:rPr>
          <w:fldChar w:fldCharType="separate"/>
        </w:r>
        <w:r>
          <w:rPr>
            <w:webHidden/>
          </w:rPr>
          <w:t>5</w:t>
        </w:r>
        <w:r>
          <w:rPr>
            <w:webHidden/>
          </w:rPr>
          <w:fldChar w:fldCharType="end"/>
        </w:r>
      </w:hyperlink>
    </w:p>
    <w:p w14:paraId="574C0348" w14:textId="5ECF9597" w:rsidR="00D108B9" w:rsidRDefault="00D108B9">
      <w:pPr>
        <w:pStyle w:val="Verzeichnis2"/>
        <w:rPr>
          <w:rFonts w:asciiTheme="minorHAnsi" w:eastAsiaTheme="minorEastAsia" w:hAnsiTheme="minorHAnsi" w:cstheme="minorBidi"/>
          <w:sz w:val="22"/>
          <w:szCs w:val="22"/>
        </w:rPr>
      </w:pPr>
      <w:hyperlink w:anchor="_Toc146716239" w:history="1">
        <w:r w:rsidRPr="000C37A1">
          <w:rPr>
            <w:rStyle w:val="Hyperlink"/>
          </w:rPr>
          <w:t>2.1</w:t>
        </w:r>
        <w:r>
          <w:rPr>
            <w:rFonts w:asciiTheme="minorHAnsi" w:eastAsiaTheme="minorEastAsia" w:hAnsiTheme="minorHAnsi" w:cstheme="minorBidi"/>
            <w:sz w:val="22"/>
            <w:szCs w:val="22"/>
          </w:rPr>
          <w:tab/>
        </w:r>
        <w:r w:rsidRPr="000C37A1">
          <w:rPr>
            <w:rStyle w:val="Hyperlink"/>
          </w:rPr>
          <w:t>EK1 – Qualifizierung via SAP Ariba</w:t>
        </w:r>
        <w:r>
          <w:rPr>
            <w:webHidden/>
          </w:rPr>
          <w:tab/>
        </w:r>
        <w:r>
          <w:rPr>
            <w:webHidden/>
          </w:rPr>
          <w:fldChar w:fldCharType="begin"/>
        </w:r>
        <w:r>
          <w:rPr>
            <w:webHidden/>
          </w:rPr>
          <w:instrText xml:space="preserve"> PAGEREF _Toc146716239 \h </w:instrText>
        </w:r>
        <w:r>
          <w:rPr>
            <w:webHidden/>
          </w:rPr>
        </w:r>
        <w:r>
          <w:rPr>
            <w:webHidden/>
          </w:rPr>
          <w:fldChar w:fldCharType="separate"/>
        </w:r>
        <w:r>
          <w:rPr>
            <w:webHidden/>
          </w:rPr>
          <w:t>6</w:t>
        </w:r>
        <w:r>
          <w:rPr>
            <w:webHidden/>
          </w:rPr>
          <w:fldChar w:fldCharType="end"/>
        </w:r>
      </w:hyperlink>
    </w:p>
    <w:p w14:paraId="1A26BA8C" w14:textId="75854694" w:rsidR="00D108B9" w:rsidRDefault="00D108B9">
      <w:pPr>
        <w:pStyle w:val="Verzeichnis2"/>
        <w:rPr>
          <w:rFonts w:asciiTheme="minorHAnsi" w:eastAsiaTheme="minorEastAsia" w:hAnsiTheme="minorHAnsi" w:cstheme="minorBidi"/>
          <w:sz w:val="22"/>
          <w:szCs w:val="22"/>
        </w:rPr>
      </w:pPr>
      <w:hyperlink w:anchor="_Toc146716240" w:history="1">
        <w:r w:rsidRPr="000C37A1">
          <w:rPr>
            <w:rStyle w:val="Hyperlink"/>
          </w:rPr>
          <w:t>2.2</w:t>
        </w:r>
        <w:r>
          <w:rPr>
            <w:rFonts w:asciiTheme="minorHAnsi" w:eastAsiaTheme="minorEastAsia" w:hAnsiTheme="minorHAnsi" w:cstheme="minorBidi"/>
            <w:sz w:val="22"/>
            <w:szCs w:val="22"/>
          </w:rPr>
          <w:tab/>
        </w:r>
        <w:r w:rsidRPr="000C37A1">
          <w:rPr>
            <w:rStyle w:val="Hyperlink"/>
          </w:rPr>
          <w:t>EK2 – Hinreichende Befähigung des Anbieters zur Auftragserfüllung</w:t>
        </w:r>
        <w:r>
          <w:rPr>
            <w:webHidden/>
          </w:rPr>
          <w:tab/>
        </w:r>
        <w:r>
          <w:rPr>
            <w:webHidden/>
          </w:rPr>
          <w:fldChar w:fldCharType="begin"/>
        </w:r>
        <w:r>
          <w:rPr>
            <w:webHidden/>
          </w:rPr>
          <w:instrText xml:space="preserve"> PAGEREF _Toc146716240 \h </w:instrText>
        </w:r>
        <w:r>
          <w:rPr>
            <w:webHidden/>
          </w:rPr>
        </w:r>
        <w:r>
          <w:rPr>
            <w:webHidden/>
          </w:rPr>
          <w:fldChar w:fldCharType="separate"/>
        </w:r>
        <w:r>
          <w:rPr>
            <w:webHidden/>
          </w:rPr>
          <w:t>7</w:t>
        </w:r>
        <w:r>
          <w:rPr>
            <w:webHidden/>
          </w:rPr>
          <w:fldChar w:fldCharType="end"/>
        </w:r>
      </w:hyperlink>
    </w:p>
    <w:p w14:paraId="5ACF5B15" w14:textId="328D4529" w:rsidR="00D108B9" w:rsidRDefault="00D108B9">
      <w:pPr>
        <w:pStyle w:val="Verzeichnis2"/>
        <w:rPr>
          <w:rFonts w:asciiTheme="minorHAnsi" w:eastAsiaTheme="minorEastAsia" w:hAnsiTheme="minorHAnsi" w:cstheme="minorBidi"/>
          <w:sz w:val="22"/>
          <w:szCs w:val="22"/>
        </w:rPr>
      </w:pPr>
      <w:hyperlink w:anchor="_Toc146716241" w:history="1">
        <w:r w:rsidRPr="000C37A1">
          <w:rPr>
            <w:rStyle w:val="Hyperlink"/>
          </w:rPr>
          <w:t>2.3</w:t>
        </w:r>
        <w:r>
          <w:rPr>
            <w:rFonts w:asciiTheme="minorHAnsi" w:eastAsiaTheme="minorEastAsia" w:hAnsiTheme="minorHAnsi" w:cstheme="minorBidi"/>
            <w:sz w:val="22"/>
            <w:szCs w:val="22"/>
          </w:rPr>
          <w:tab/>
        </w:r>
        <w:r w:rsidRPr="000C37A1">
          <w:rPr>
            <w:rStyle w:val="Hyperlink"/>
          </w:rPr>
          <w:t>EK3 – Sprachkenntnisse der Schlüsselpersonen</w:t>
        </w:r>
        <w:r>
          <w:rPr>
            <w:webHidden/>
          </w:rPr>
          <w:tab/>
        </w:r>
        <w:r>
          <w:rPr>
            <w:webHidden/>
          </w:rPr>
          <w:fldChar w:fldCharType="begin"/>
        </w:r>
        <w:r>
          <w:rPr>
            <w:webHidden/>
          </w:rPr>
          <w:instrText xml:space="preserve"> PAGEREF _Toc146716241 \h </w:instrText>
        </w:r>
        <w:r>
          <w:rPr>
            <w:webHidden/>
          </w:rPr>
        </w:r>
        <w:r>
          <w:rPr>
            <w:webHidden/>
          </w:rPr>
          <w:fldChar w:fldCharType="separate"/>
        </w:r>
        <w:r>
          <w:rPr>
            <w:webHidden/>
          </w:rPr>
          <w:t>8</w:t>
        </w:r>
        <w:r>
          <w:rPr>
            <w:webHidden/>
          </w:rPr>
          <w:fldChar w:fldCharType="end"/>
        </w:r>
      </w:hyperlink>
    </w:p>
    <w:p w14:paraId="5FE626BE" w14:textId="0684DB8B" w:rsidR="00D108B9" w:rsidRDefault="00D108B9">
      <w:pPr>
        <w:pStyle w:val="Verzeichnis2"/>
        <w:rPr>
          <w:rFonts w:asciiTheme="minorHAnsi" w:eastAsiaTheme="minorEastAsia" w:hAnsiTheme="minorHAnsi" w:cstheme="minorBidi"/>
          <w:sz w:val="22"/>
          <w:szCs w:val="22"/>
        </w:rPr>
      </w:pPr>
      <w:hyperlink w:anchor="_Toc146716243" w:history="1">
        <w:r w:rsidRPr="000C37A1">
          <w:rPr>
            <w:rStyle w:val="Hyperlink"/>
          </w:rPr>
          <w:t>3.1</w:t>
        </w:r>
        <w:r>
          <w:rPr>
            <w:rFonts w:asciiTheme="minorHAnsi" w:eastAsiaTheme="minorEastAsia" w:hAnsiTheme="minorHAnsi" w:cstheme="minorBidi"/>
            <w:sz w:val="22"/>
            <w:szCs w:val="22"/>
          </w:rPr>
          <w:tab/>
        </w:r>
        <w:r w:rsidRPr="000C37A1">
          <w:rPr>
            <w:rStyle w:val="Hyperlink"/>
          </w:rPr>
          <w:t>ZK1 – Preis</w:t>
        </w:r>
        <w:r>
          <w:rPr>
            <w:webHidden/>
          </w:rPr>
          <w:tab/>
        </w:r>
        <w:r>
          <w:rPr>
            <w:webHidden/>
          </w:rPr>
          <w:fldChar w:fldCharType="begin"/>
        </w:r>
        <w:r>
          <w:rPr>
            <w:webHidden/>
          </w:rPr>
          <w:instrText xml:space="preserve"> PAGEREF _Toc146716243 \h </w:instrText>
        </w:r>
        <w:r>
          <w:rPr>
            <w:webHidden/>
          </w:rPr>
        </w:r>
        <w:r>
          <w:rPr>
            <w:webHidden/>
          </w:rPr>
          <w:fldChar w:fldCharType="separate"/>
        </w:r>
        <w:r>
          <w:rPr>
            <w:webHidden/>
          </w:rPr>
          <w:t>9</w:t>
        </w:r>
        <w:r>
          <w:rPr>
            <w:webHidden/>
          </w:rPr>
          <w:fldChar w:fldCharType="end"/>
        </w:r>
      </w:hyperlink>
    </w:p>
    <w:p w14:paraId="1B69395E" w14:textId="7F7C270C" w:rsidR="00D108B9" w:rsidRDefault="00D108B9">
      <w:pPr>
        <w:pStyle w:val="Verzeichnis2"/>
        <w:rPr>
          <w:rFonts w:asciiTheme="minorHAnsi" w:eastAsiaTheme="minorEastAsia" w:hAnsiTheme="minorHAnsi" w:cstheme="minorBidi"/>
          <w:sz w:val="22"/>
          <w:szCs w:val="22"/>
        </w:rPr>
      </w:pPr>
      <w:hyperlink w:anchor="_Toc146716244" w:history="1">
        <w:r w:rsidRPr="000C37A1">
          <w:rPr>
            <w:rStyle w:val="Hyperlink"/>
          </w:rPr>
          <w:t>3.2</w:t>
        </w:r>
        <w:r>
          <w:rPr>
            <w:rFonts w:asciiTheme="minorHAnsi" w:eastAsiaTheme="minorEastAsia" w:hAnsiTheme="minorHAnsi" w:cstheme="minorBidi"/>
            <w:sz w:val="22"/>
            <w:szCs w:val="22"/>
          </w:rPr>
          <w:tab/>
        </w:r>
        <w:r w:rsidRPr="000C37A1">
          <w:rPr>
            <w:rStyle w:val="Hyperlink"/>
          </w:rPr>
          <w:t>ZK2 – Auftrags- und Risikoanalyse</w:t>
        </w:r>
        <w:r>
          <w:rPr>
            <w:webHidden/>
          </w:rPr>
          <w:tab/>
        </w:r>
        <w:r>
          <w:rPr>
            <w:webHidden/>
          </w:rPr>
          <w:fldChar w:fldCharType="begin"/>
        </w:r>
        <w:r>
          <w:rPr>
            <w:webHidden/>
          </w:rPr>
          <w:instrText xml:space="preserve"> PAGEREF _Toc146716244 \h </w:instrText>
        </w:r>
        <w:r>
          <w:rPr>
            <w:webHidden/>
          </w:rPr>
        </w:r>
        <w:r>
          <w:rPr>
            <w:webHidden/>
          </w:rPr>
          <w:fldChar w:fldCharType="separate"/>
        </w:r>
        <w:r>
          <w:rPr>
            <w:webHidden/>
          </w:rPr>
          <w:t>9</w:t>
        </w:r>
        <w:r>
          <w:rPr>
            <w:webHidden/>
          </w:rPr>
          <w:fldChar w:fldCharType="end"/>
        </w:r>
      </w:hyperlink>
    </w:p>
    <w:p w14:paraId="2ECA85AB" w14:textId="6BD99A19" w:rsidR="00D108B9" w:rsidRDefault="00D108B9">
      <w:pPr>
        <w:pStyle w:val="Verzeichnis2"/>
        <w:rPr>
          <w:rFonts w:asciiTheme="minorHAnsi" w:eastAsiaTheme="minorEastAsia" w:hAnsiTheme="minorHAnsi" w:cstheme="minorBidi"/>
          <w:sz w:val="22"/>
          <w:szCs w:val="22"/>
        </w:rPr>
      </w:pPr>
      <w:hyperlink w:anchor="_Toc146716245" w:history="1">
        <w:r w:rsidRPr="000C37A1">
          <w:rPr>
            <w:rStyle w:val="Hyperlink"/>
          </w:rPr>
          <w:t>3.3</w:t>
        </w:r>
        <w:r>
          <w:rPr>
            <w:rFonts w:asciiTheme="minorHAnsi" w:eastAsiaTheme="minorEastAsia" w:hAnsiTheme="minorHAnsi" w:cstheme="minorBidi"/>
            <w:sz w:val="22"/>
            <w:szCs w:val="22"/>
          </w:rPr>
          <w:tab/>
        </w:r>
        <w:r w:rsidRPr="000C37A1">
          <w:rPr>
            <w:rStyle w:val="Hyperlink"/>
          </w:rPr>
          <w:t>ZK3 – Schlüsselpersonen</w:t>
        </w:r>
        <w:r>
          <w:rPr>
            <w:webHidden/>
          </w:rPr>
          <w:tab/>
        </w:r>
        <w:r>
          <w:rPr>
            <w:webHidden/>
          </w:rPr>
          <w:fldChar w:fldCharType="begin"/>
        </w:r>
        <w:r>
          <w:rPr>
            <w:webHidden/>
          </w:rPr>
          <w:instrText xml:space="preserve"> PAGEREF _Toc146716245 \h </w:instrText>
        </w:r>
        <w:r>
          <w:rPr>
            <w:webHidden/>
          </w:rPr>
        </w:r>
        <w:r>
          <w:rPr>
            <w:webHidden/>
          </w:rPr>
          <w:fldChar w:fldCharType="separate"/>
        </w:r>
        <w:r>
          <w:rPr>
            <w:webHidden/>
          </w:rPr>
          <w:t>10</w:t>
        </w:r>
        <w:r>
          <w:rPr>
            <w:webHidden/>
          </w:rPr>
          <w:fldChar w:fldCharType="end"/>
        </w:r>
      </w:hyperlink>
    </w:p>
    <w:p w14:paraId="2A76C5A4" w14:textId="58FF4786" w:rsidR="00D108B9" w:rsidRDefault="00D108B9">
      <w:pPr>
        <w:pStyle w:val="Verzeichnis2"/>
        <w:rPr>
          <w:rFonts w:asciiTheme="minorHAnsi" w:eastAsiaTheme="minorEastAsia" w:hAnsiTheme="minorHAnsi" w:cstheme="minorBidi"/>
          <w:sz w:val="22"/>
          <w:szCs w:val="22"/>
        </w:rPr>
      </w:pPr>
      <w:hyperlink w:anchor="_Toc146716246" w:history="1">
        <w:r w:rsidRPr="000C37A1">
          <w:rPr>
            <w:rStyle w:val="Hyperlink"/>
          </w:rPr>
          <w:t>3.4</w:t>
        </w:r>
        <w:r>
          <w:rPr>
            <w:rFonts w:asciiTheme="minorHAnsi" w:eastAsiaTheme="minorEastAsia" w:hAnsiTheme="minorHAnsi" w:cstheme="minorBidi"/>
            <w:sz w:val="22"/>
            <w:szCs w:val="22"/>
          </w:rPr>
          <w:tab/>
        </w:r>
        <w:r w:rsidRPr="000C37A1">
          <w:rPr>
            <w:rStyle w:val="Hyperlink"/>
          </w:rPr>
          <w:t>ZK4 – Nachhaltigkeitsbestrebungen</w:t>
        </w:r>
        <w:r>
          <w:rPr>
            <w:webHidden/>
          </w:rPr>
          <w:tab/>
        </w:r>
        <w:r>
          <w:rPr>
            <w:webHidden/>
          </w:rPr>
          <w:fldChar w:fldCharType="begin"/>
        </w:r>
        <w:r>
          <w:rPr>
            <w:webHidden/>
          </w:rPr>
          <w:instrText xml:space="preserve"> PAGEREF _Toc146716246 \h </w:instrText>
        </w:r>
        <w:r>
          <w:rPr>
            <w:webHidden/>
          </w:rPr>
        </w:r>
        <w:r>
          <w:rPr>
            <w:webHidden/>
          </w:rPr>
          <w:fldChar w:fldCharType="separate"/>
        </w:r>
        <w:r>
          <w:rPr>
            <w:webHidden/>
          </w:rPr>
          <w:t>17</w:t>
        </w:r>
        <w:r>
          <w:rPr>
            <w:webHidden/>
          </w:rPr>
          <w:fldChar w:fldCharType="end"/>
        </w:r>
      </w:hyperlink>
    </w:p>
    <w:p w14:paraId="6A11AA5D" w14:textId="2988FA39" w:rsidR="00CC43FC" w:rsidRPr="000D01E8" w:rsidRDefault="00273E62" w:rsidP="00CC43FC">
      <w:pPr>
        <w:pStyle w:val="TextStandard"/>
      </w:pPr>
      <w:r>
        <w:rPr>
          <w:b/>
          <w:noProof/>
          <w:szCs w:val="24"/>
        </w:rPr>
        <w:fldChar w:fldCharType="end"/>
      </w:r>
    </w:p>
    <w:p w14:paraId="6F9540CB" w14:textId="2F64BC64" w:rsidR="001E66FF" w:rsidRDefault="001E66FF" w:rsidP="001B5DBA">
      <w:pPr>
        <w:pStyle w:val="berschrift1"/>
        <w:numPr>
          <w:ilvl w:val="0"/>
          <w:numId w:val="0"/>
        </w:numPr>
      </w:pPr>
    </w:p>
    <w:p w14:paraId="1A6065DA" w14:textId="77777777" w:rsidR="001E66FF" w:rsidRDefault="001E66FF" w:rsidP="001B5DBA">
      <w:pPr>
        <w:pStyle w:val="berschrift1"/>
        <w:numPr>
          <w:ilvl w:val="0"/>
          <w:numId w:val="0"/>
        </w:numPr>
      </w:pPr>
    </w:p>
    <w:p w14:paraId="189E0363" w14:textId="51610F85" w:rsidR="001E66FF" w:rsidRDefault="001E66FF" w:rsidP="001B5DBA">
      <w:pPr>
        <w:pStyle w:val="berschrift1"/>
        <w:numPr>
          <w:ilvl w:val="0"/>
          <w:numId w:val="0"/>
        </w:numPr>
      </w:pPr>
    </w:p>
    <w:p w14:paraId="139D3491" w14:textId="34406AE6" w:rsidR="001E66FF" w:rsidRDefault="001E66FF" w:rsidP="001E66FF">
      <w:pPr>
        <w:pStyle w:val="TextStandard"/>
      </w:pPr>
    </w:p>
    <w:p w14:paraId="16FA70D3" w14:textId="2787A449" w:rsidR="001E66FF" w:rsidRPr="0056425E" w:rsidRDefault="0056425E" w:rsidP="0056425E">
      <w:pPr>
        <w:rPr>
          <w:szCs w:val="20"/>
        </w:rPr>
      </w:pPr>
      <w:r>
        <w:br w:type="page"/>
      </w:r>
    </w:p>
    <w:p w14:paraId="3F2E8472" w14:textId="0640213E" w:rsidR="00D108B9" w:rsidRDefault="00D108B9" w:rsidP="00D108B9">
      <w:pPr>
        <w:pStyle w:val="berschrift1"/>
      </w:pPr>
      <w:r>
        <w:lastRenderedPageBreak/>
        <w:t>Organisatorische Angaben</w:t>
      </w:r>
      <w:bookmarkStart w:id="6" w:name="_Toc146716219"/>
      <w:bookmarkStart w:id="7" w:name="_Toc146716234"/>
      <w:bookmarkEnd w:id="6"/>
      <w:bookmarkEnd w:id="7"/>
    </w:p>
    <w:p w14:paraId="138ACE2F" w14:textId="77777777" w:rsidR="00887E43" w:rsidRPr="000D01E8" w:rsidRDefault="00887E43" w:rsidP="00DF3BF2">
      <w:pPr>
        <w:pStyle w:val="berschrift2"/>
      </w:pPr>
      <w:bookmarkStart w:id="8" w:name="_Toc146715777"/>
      <w:bookmarkStart w:id="9" w:name="_Toc146716235"/>
      <w:bookmarkEnd w:id="4"/>
      <w:bookmarkEnd w:id="5"/>
      <w:r w:rsidRPr="000D01E8">
        <w:t>Anbieterin</w:t>
      </w:r>
      <w:bookmarkEnd w:id="8"/>
      <w:bookmarkEnd w:id="9"/>
    </w:p>
    <w:tbl>
      <w:tblPr>
        <w:tblW w:w="9639" w:type="dxa"/>
        <w:tblLayout w:type="fixed"/>
        <w:tblCellMar>
          <w:left w:w="0" w:type="dxa"/>
          <w:right w:w="0" w:type="dxa"/>
        </w:tblCellMar>
        <w:tblLook w:val="0000" w:firstRow="0" w:lastRow="0" w:firstColumn="0" w:lastColumn="0" w:noHBand="0" w:noVBand="0"/>
      </w:tblPr>
      <w:tblGrid>
        <w:gridCol w:w="2550"/>
        <w:gridCol w:w="283"/>
        <w:gridCol w:w="5672"/>
        <w:gridCol w:w="25"/>
        <w:gridCol w:w="1109"/>
      </w:tblGrid>
      <w:tr w:rsidR="00887E43" w:rsidRPr="000D01E8" w14:paraId="499D6714" w14:textId="77777777" w:rsidTr="00D51E12">
        <w:trPr>
          <w:trHeight w:val="340"/>
        </w:trPr>
        <w:tc>
          <w:tcPr>
            <w:tcW w:w="2550" w:type="dxa"/>
            <w:shd w:val="clear" w:color="auto" w:fill="FFFFFF"/>
          </w:tcPr>
          <w:p w14:paraId="4F14A5DC" w14:textId="77777777" w:rsidR="00887E43" w:rsidRPr="000D01E8" w:rsidRDefault="00887E43" w:rsidP="00D51E12">
            <w:pPr>
              <w:tabs>
                <w:tab w:val="left" w:pos="2552"/>
                <w:tab w:val="left" w:pos="2694"/>
                <w:tab w:val="left" w:pos="3402"/>
              </w:tabs>
              <w:spacing w:before="20" w:after="20"/>
            </w:pPr>
            <w:r w:rsidRPr="000D01E8">
              <w:t>Anbieterin als</w:t>
            </w:r>
          </w:p>
        </w:tc>
        <w:tc>
          <w:tcPr>
            <w:tcW w:w="283" w:type="dxa"/>
            <w:shd w:val="clear" w:color="auto" w:fill="FFFFFF"/>
          </w:tcPr>
          <w:p w14:paraId="662BB905" w14:textId="77777777" w:rsidR="00887E43" w:rsidRPr="000D01E8" w:rsidRDefault="00887E43" w:rsidP="00D51E12">
            <w:pPr>
              <w:tabs>
                <w:tab w:val="left" w:pos="2552"/>
                <w:tab w:val="left" w:pos="2694"/>
                <w:tab w:val="left" w:pos="3402"/>
              </w:tabs>
              <w:spacing w:before="20" w:after="20"/>
              <w:ind w:left="-70"/>
              <w:jc w:val="center"/>
            </w:pPr>
          </w:p>
        </w:tc>
        <w:tc>
          <w:tcPr>
            <w:tcW w:w="5672" w:type="dxa"/>
            <w:shd w:val="pct5" w:color="000000" w:fill="FFFFFF"/>
          </w:tcPr>
          <w:p w14:paraId="3665D553" w14:textId="77777777" w:rsidR="00887E43" w:rsidRPr="000D01E8" w:rsidRDefault="00887E43" w:rsidP="00D51E12">
            <w:pPr>
              <w:tabs>
                <w:tab w:val="left" w:pos="284"/>
              </w:tabs>
              <w:spacing w:before="20" w:after="20"/>
            </w:pPr>
            <w:r w:rsidRPr="007B1A7F">
              <w:fldChar w:fldCharType="begin">
                <w:ffData>
                  <w:name w:val="Kontrollkästchen1"/>
                  <w:enabled/>
                  <w:calcOnExit w:val="0"/>
                  <w:checkBox>
                    <w:sizeAuto/>
                    <w:default w:val="0"/>
                  </w:checkBox>
                </w:ffData>
              </w:fldChar>
            </w:r>
            <w:bookmarkStart w:id="10" w:name="Kontrollkästchen1"/>
            <w:r w:rsidRPr="000D01E8">
              <w:instrText xml:space="preserve"> FORMCHECKBOX </w:instrText>
            </w:r>
            <w:r>
              <w:fldChar w:fldCharType="separate"/>
            </w:r>
            <w:r w:rsidRPr="007B1A7F">
              <w:fldChar w:fldCharType="end"/>
            </w:r>
            <w:bookmarkEnd w:id="10"/>
            <w:r w:rsidRPr="000D01E8">
              <w:tab/>
              <w:t>Einzelfirma</w:t>
            </w:r>
          </w:p>
        </w:tc>
        <w:tc>
          <w:tcPr>
            <w:tcW w:w="25" w:type="dxa"/>
            <w:shd w:val="clear" w:color="auto" w:fill="FFFFFF"/>
          </w:tcPr>
          <w:p w14:paraId="7BB5A931" w14:textId="77777777" w:rsidR="00887E43" w:rsidRPr="000D01E8" w:rsidRDefault="00887E43" w:rsidP="00D51E12">
            <w:pPr>
              <w:tabs>
                <w:tab w:val="left" w:pos="2552"/>
                <w:tab w:val="left" w:pos="2694"/>
                <w:tab w:val="left" w:pos="3402"/>
              </w:tabs>
              <w:spacing w:before="20" w:after="20"/>
              <w:ind w:left="-70"/>
            </w:pPr>
          </w:p>
        </w:tc>
        <w:tc>
          <w:tcPr>
            <w:tcW w:w="1109" w:type="dxa"/>
            <w:shd w:val="clear" w:color="auto" w:fill="FFFFFF"/>
          </w:tcPr>
          <w:p w14:paraId="0328A70E" w14:textId="77777777" w:rsidR="00887E43" w:rsidRPr="000D01E8" w:rsidRDefault="00887E43" w:rsidP="00D51E12">
            <w:pPr>
              <w:tabs>
                <w:tab w:val="left" w:pos="2552"/>
                <w:tab w:val="left" w:pos="2694"/>
                <w:tab w:val="left" w:pos="3402"/>
              </w:tabs>
              <w:spacing w:before="20" w:after="20"/>
              <w:ind w:left="-70"/>
            </w:pPr>
          </w:p>
        </w:tc>
      </w:tr>
      <w:tr w:rsidR="00887E43" w:rsidRPr="000D01E8" w14:paraId="5835D99C" w14:textId="77777777" w:rsidTr="00D51E12">
        <w:trPr>
          <w:trHeight w:val="340"/>
        </w:trPr>
        <w:tc>
          <w:tcPr>
            <w:tcW w:w="2550" w:type="dxa"/>
            <w:shd w:val="clear" w:color="auto" w:fill="FFFFFF"/>
          </w:tcPr>
          <w:p w14:paraId="36883D70" w14:textId="77777777" w:rsidR="00887E43" w:rsidRPr="000D01E8" w:rsidRDefault="00887E43" w:rsidP="00D51E12">
            <w:pPr>
              <w:tabs>
                <w:tab w:val="left" w:pos="2552"/>
                <w:tab w:val="left" w:pos="2694"/>
                <w:tab w:val="left" w:pos="3402"/>
              </w:tabs>
              <w:spacing w:before="20" w:after="20"/>
            </w:pPr>
          </w:p>
        </w:tc>
        <w:tc>
          <w:tcPr>
            <w:tcW w:w="283" w:type="dxa"/>
            <w:shd w:val="clear" w:color="auto" w:fill="FFFFFF"/>
          </w:tcPr>
          <w:p w14:paraId="23A9D3FF" w14:textId="77777777" w:rsidR="00887E43" w:rsidRPr="000D01E8" w:rsidRDefault="00887E43" w:rsidP="00D51E12">
            <w:pPr>
              <w:tabs>
                <w:tab w:val="left" w:pos="2552"/>
                <w:tab w:val="left" w:pos="2694"/>
                <w:tab w:val="left" w:pos="3402"/>
              </w:tabs>
              <w:spacing w:before="20" w:after="20"/>
              <w:ind w:left="-70"/>
              <w:jc w:val="center"/>
            </w:pPr>
          </w:p>
        </w:tc>
        <w:tc>
          <w:tcPr>
            <w:tcW w:w="5672" w:type="dxa"/>
            <w:shd w:val="pct5" w:color="000000" w:fill="FFFFFF"/>
          </w:tcPr>
          <w:p w14:paraId="45369D1A" w14:textId="77777777" w:rsidR="00887E43" w:rsidRPr="000D01E8" w:rsidRDefault="00887E43" w:rsidP="00D51E12">
            <w:pPr>
              <w:tabs>
                <w:tab w:val="left" w:pos="284"/>
              </w:tabs>
              <w:spacing w:before="20" w:after="20"/>
            </w:pPr>
            <w:r w:rsidRPr="007B1A7F">
              <w:fldChar w:fldCharType="begin">
                <w:ffData>
                  <w:name w:val="Kontrollkästchen2"/>
                  <w:enabled/>
                  <w:calcOnExit w:val="0"/>
                  <w:checkBox>
                    <w:sizeAuto/>
                    <w:default w:val="0"/>
                  </w:checkBox>
                </w:ffData>
              </w:fldChar>
            </w:r>
            <w:r w:rsidRPr="000D01E8">
              <w:instrText xml:space="preserve"> FORMCHECKBOX </w:instrText>
            </w:r>
            <w:r>
              <w:fldChar w:fldCharType="separate"/>
            </w:r>
            <w:r w:rsidRPr="007B1A7F">
              <w:fldChar w:fldCharType="end"/>
            </w:r>
            <w:r w:rsidRPr="000D01E8">
              <w:tab/>
              <w:t xml:space="preserve">Arbeitsgemeinschaft (ARGE) mit </w:t>
            </w:r>
            <w:r w:rsidRPr="007B1A7F">
              <w:rPr>
                <w:i/>
                <w:color w:val="0000FF"/>
              </w:rPr>
              <w:fldChar w:fldCharType="begin">
                <w:ffData>
                  <w:name w:val=""/>
                  <w:enabled/>
                  <w:calcOnExit w:val="0"/>
                  <w:textInput>
                    <w:maxLength w:val="50"/>
                  </w:textInput>
                </w:ffData>
              </w:fldChar>
            </w:r>
            <w:r w:rsidRPr="000D01E8">
              <w:rPr>
                <w:i/>
                <w:color w:val="0000FF"/>
              </w:rPr>
              <w:instrText xml:space="preserve"> FORMTEXT </w:instrText>
            </w:r>
            <w:r w:rsidRPr="007B1A7F">
              <w:rPr>
                <w:i/>
                <w:color w:val="0000FF"/>
              </w:rPr>
            </w:r>
            <w:r w:rsidRPr="007B1A7F">
              <w:rPr>
                <w:i/>
                <w:color w:val="0000FF"/>
              </w:rPr>
              <w:fldChar w:fldCharType="separate"/>
            </w:r>
            <w:r w:rsidRPr="000D01E8">
              <w:rPr>
                <w:i/>
                <w:noProof/>
                <w:color w:val="0000FF"/>
              </w:rPr>
              <w:t> </w:t>
            </w:r>
            <w:r w:rsidRPr="000D01E8">
              <w:rPr>
                <w:i/>
                <w:noProof/>
                <w:color w:val="0000FF"/>
              </w:rPr>
              <w:t> </w:t>
            </w:r>
            <w:r w:rsidRPr="000D01E8">
              <w:rPr>
                <w:i/>
                <w:noProof/>
                <w:color w:val="0000FF"/>
              </w:rPr>
              <w:t> </w:t>
            </w:r>
            <w:r w:rsidRPr="000D01E8">
              <w:rPr>
                <w:i/>
                <w:noProof/>
                <w:color w:val="0000FF"/>
              </w:rPr>
              <w:t> </w:t>
            </w:r>
            <w:r w:rsidRPr="000D01E8">
              <w:rPr>
                <w:i/>
                <w:noProof/>
                <w:color w:val="0000FF"/>
              </w:rPr>
              <w:t> </w:t>
            </w:r>
            <w:r w:rsidRPr="007B1A7F">
              <w:rPr>
                <w:i/>
                <w:color w:val="0000FF"/>
              </w:rPr>
              <w:fldChar w:fldCharType="end"/>
            </w:r>
            <w:r w:rsidRPr="000D01E8">
              <w:rPr>
                <w:color w:val="0000FF"/>
              </w:rPr>
              <w:t xml:space="preserve"> </w:t>
            </w:r>
            <w:r w:rsidRPr="000D01E8">
              <w:t>Firmen</w:t>
            </w:r>
          </w:p>
        </w:tc>
        <w:tc>
          <w:tcPr>
            <w:tcW w:w="25" w:type="dxa"/>
            <w:shd w:val="clear" w:color="auto" w:fill="FFFFFF"/>
          </w:tcPr>
          <w:p w14:paraId="5B35C283" w14:textId="77777777" w:rsidR="00887E43" w:rsidRPr="000D01E8" w:rsidRDefault="00887E43" w:rsidP="00D51E12">
            <w:pPr>
              <w:tabs>
                <w:tab w:val="left" w:pos="283"/>
                <w:tab w:val="left" w:pos="850"/>
                <w:tab w:val="left" w:pos="2552"/>
                <w:tab w:val="left" w:pos="2694"/>
                <w:tab w:val="left" w:pos="3402"/>
              </w:tabs>
              <w:spacing w:before="20" w:after="20"/>
            </w:pPr>
          </w:p>
        </w:tc>
        <w:tc>
          <w:tcPr>
            <w:tcW w:w="1109" w:type="dxa"/>
            <w:shd w:val="clear" w:color="auto" w:fill="FFFFFF"/>
          </w:tcPr>
          <w:p w14:paraId="38741426" w14:textId="77777777" w:rsidR="00887E43" w:rsidRPr="000D01E8" w:rsidRDefault="00887E43" w:rsidP="00D51E12">
            <w:pPr>
              <w:tabs>
                <w:tab w:val="left" w:pos="283"/>
                <w:tab w:val="left" w:pos="850"/>
                <w:tab w:val="left" w:pos="2552"/>
                <w:tab w:val="left" w:pos="2694"/>
                <w:tab w:val="left" w:pos="3402"/>
              </w:tabs>
              <w:spacing w:before="20" w:after="20"/>
            </w:pPr>
            <w:r w:rsidRPr="000D01E8">
              <w:rPr>
                <w:i/>
                <w:color w:val="0000FF"/>
              </w:rPr>
              <w:tab/>
            </w:r>
          </w:p>
        </w:tc>
      </w:tr>
    </w:tbl>
    <w:p w14:paraId="24EA0D6A" w14:textId="77777777" w:rsidR="00887E43" w:rsidRPr="000D01E8" w:rsidRDefault="00887E43" w:rsidP="00887E43">
      <w:pPr>
        <w:pStyle w:val="TextStandard"/>
        <w:spacing w:after="0"/>
      </w:pPr>
    </w:p>
    <w:tbl>
      <w:tblPr>
        <w:tblW w:w="9639" w:type="dxa"/>
        <w:tblLayout w:type="fixed"/>
        <w:tblCellMar>
          <w:left w:w="0" w:type="dxa"/>
          <w:right w:w="0" w:type="dxa"/>
        </w:tblCellMar>
        <w:tblLook w:val="0000" w:firstRow="0" w:lastRow="0" w:firstColumn="0" w:lastColumn="0" w:noHBand="0" w:noVBand="0"/>
      </w:tblPr>
      <w:tblGrid>
        <w:gridCol w:w="2550"/>
        <w:gridCol w:w="283"/>
        <w:gridCol w:w="5672"/>
        <w:gridCol w:w="25"/>
        <w:gridCol w:w="1109"/>
      </w:tblGrid>
      <w:tr w:rsidR="00887E43" w:rsidRPr="000D01E8" w14:paraId="7015D795" w14:textId="77777777" w:rsidTr="00D51E12">
        <w:trPr>
          <w:trHeight w:val="340"/>
        </w:trPr>
        <w:tc>
          <w:tcPr>
            <w:tcW w:w="2550" w:type="dxa"/>
            <w:shd w:val="clear" w:color="auto" w:fill="FFFFFF"/>
          </w:tcPr>
          <w:p w14:paraId="421169E2" w14:textId="77777777" w:rsidR="00887E43" w:rsidRPr="000D01E8" w:rsidRDefault="00887E43" w:rsidP="00D51E12">
            <w:pPr>
              <w:tabs>
                <w:tab w:val="left" w:pos="2552"/>
                <w:tab w:val="left" w:pos="2694"/>
                <w:tab w:val="left" w:pos="3402"/>
              </w:tabs>
              <w:spacing w:before="20" w:after="20"/>
            </w:pPr>
            <w:r w:rsidRPr="000D01E8">
              <w:t xml:space="preserve">Name der Anbieterin / </w:t>
            </w:r>
            <w:r w:rsidRPr="000D01E8">
              <w:br/>
              <w:t>Arbeitsgemeinschaft</w:t>
            </w:r>
          </w:p>
        </w:tc>
        <w:tc>
          <w:tcPr>
            <w:tcW w:w="283" w:type="dxa"/>
            <w:shd w:val="clear" w:color="auto" w:fill="FFFFFF"/>
          </w:tcPr>
          <w:p w14:paraId="3117DCCB" w14:textId="77777777" w:rsidR="00887E43" w:rsidRPr="000D01E8" w:rsidRDefault="00887E43" w:rsidP="00D51E12">
            <w:pPr>
              <w:tabs>
                <w:tab w:val="left" w:pos="2552"/>
                <w:tab w:val="left" w:pos="2694"/>
                <w:tab w:val="left" w:pos="3402"/>
              </w:tabs>
              <w:spacing w:before="20" w:after="20"/>
              <w:ind w:left="-70"/>
              <w:jc w:val="center"/>
            </w:pPr>
          </w:p>
        </w:tc>
        <w:tc>
          <w:tcPr>
            <w:tcW w:w="5672" w:type="dxa"/>
            <w:shd w:val="pct5" w:color="000000" w:fill="FFFFFF"/>
          </w:tcPr>
          <w:p w14:paraId="7B7E1B7A" w14:textId="77777777" w:rsidR="00887E43" w:rsidRPr="000D01E8" w:rsidRDefault="00887E43" w:rsidP="00D51E12">
            <w:pPr>
              <w:tabs>
                <w:tab w:val="left" w:pos="708"/>
              </w:tabs>
              <w:spacing w:before="20" w:after="20"/>
              <w:rPr>
                <w:color w:val="0070C0"/>
              </w:rPr>
            </w:pPr>
          </w:p>
        </w:tc>
        <w:tc>
          <w:tcPr>
            <w:tcW w:w="25" w:type="dxa"/>
            <w:shd w:val="clear" w:color="auto" w:fill="FFFFFF"/>
          </w:tcPr>
          <w:p w14:paraId="2FF11F51" w14:textId="77777777" w:rsidR="00887E43" w:rsidRPr="000D01E8" w:rsidRDefault="00887E43" w:rsidP="00D51E12">
            <w:pPr>
              <w:tabs>
                <w:tab w:val="left" w:pos="283"/>
                <w:tab w:val="left" w:pos="2552"/>
                <w:tab w:val="left" w:pos="2694"/>
                <w:tab w:val="left" w:pos="3402"/>
              </w:tabs>
              <w:spacing w:before="20" w:after="20"/>
              <w:rPr>
                <w:u w:val="single"/>
              </w:rPr>
            </w:pPr>
          </w:p>
        </w:tc>
        <w:tc>
          <w:tcPr>
            <w:tcW w:w="1109" w:type="dxa"/>
            <w:shd w:val="clear" w:color="auto" w:fill="FFFFFF"/>
          </w:tcPr>
          <w:p w14:paraId="504B33FA" w14:textId="77777777" w:rsidR="00887E43" w:rsidRPr="000D01E8" w:rsidRDefault="00887E43" w:rsidP="00D51E12">
            <w:pPr>
              <w:tabs>
                <w:tab w:val="left" w:pos="283"/>
                <w:tab w:val="left" w:pos="2552"/>
                <w:tab w:val="left" w:pos="2694"/>
                <w:tab w:val="left" w:pos="3402"/>
              </w:tabs>
              <w:spacing w:before="20" w:after="20"/>
              <w:rPr>
                <w:u w:val="single"/>
              </w:rPr>
            </w:pPr>
          </w:p>
        </w:tc>
      </w:tr>
      <w:tr w:rsidR="00887E43" w:rsidRPr="000D01E8" w14:paraId="1F877F1E" w14:textId="77777777" w:rsidTr="00D51E12">
        <w:trPr>
          <w:trHeight w:val="181"/>
        </w:trPr>
        <w:tc>
          <w:tcPr>
            <w:tcW w:w="2550" w:type="dxa"/>
            <w:shd w:val="clear" w:color="auto" w:fill="FFFFFF"/>
          </w:tcPr>
          <w:p w14:paraId="10FC6033" w14:textId="77777777" w:rsidR="00887E43" w:rsidRPr="000D01E8" w:rsidRDefault="00887E43" w:rsidP="00D51E12">
            <w:pPr>
              <w:tabs>
                <w:tab w:val="left" w:pos="2552"/>
                <w:tab w:val="left" w:pos="2694"/>
                <w:tab w:val="left" w:pos="3402"/>
              </w:tabs>
              <w:spacing w:before="20" w:after="20"/>
              <w:rPr>
                <w:sz w:val="10"/>
              </w:rPr>
            </w:pPr>
          </w:p>
        </w:tc>
        <w:tc>
          <w:tcPr>
            <w:tcW w:w="283" w:type="dxa"/>
            <w:shd w:val="clear" w:color="auto" w:fill="FFFFFF"/>
          </w:tcPr>
          <w:p w14:paraId="3D033BC0" w14:textId="77777777" w:rsidR="00887E43" w:rsidRPr="000D01E8" w:rsidRDefault="00887E43" w:rsidP="00D51E12">
            <w:pPr>
              <w:tabs>
                <w:tab w:val="left" w:pos="2552"/>
                <w:tab w:val="left" w:pos="2694"/>
                <w:tab w:val="left" w:pos="3402"/>
              </w:tabs>
              <w:spacing w:before="20" w:after="20"/>
              <w:ind w:left="-70"/>
              <w:jc w:val="center"/>
              <w:rPr>
                <w:sz w:val="10"/>
              </w:rPr>
            </w:pPr>
          </w:p>
        </w:tc>
        <w:tc>
          <w:tcPr>
            <w:tcW w:w="5672" w:type="dxa"/>
            <w:shd w:val="clear" w:color="auto" w:fill="FFFFFF"/>
          </w:tcPr>
          <w:p w14:paraId="40180992" w14:textId="77777777" w:rsidR="00887E43" w:rsidRPr="000D01E8" w:rsidRDefault="00887E43" w:rsidP="00D51E12">
            <w:pPr>
              <w:tabs>
                <w:tab w:val="left" w:pos="708"/>
              </w:tabs>
              <w:spacing w:before="20" w:after="20"/>
              <w:rPr>
                <w:sz w:val="16"/>
              </w:rPr>
            </w:pPr>
          </w:p>
        </w:tc>
        <w:tc>
          <w:tcPr>
            <w:tcW w:w="25" w:type="dxa"/>
            <w:shd w:val="clear" w:color="auto" w:fill="FFFFFF"/>
          </w:tcPr>
          <w:p w14:paraId="7533F130" w14:textId="77777777" w:rsidR="00887E43" w:rsidRPr="000D01E8" w:rsidRDefault="00887E43" w:rsidP="00D51E12">
            <w:pPr>
              <w:tabs>
                <w:tab w:val="left" w:pos="283"/>
                <w:tab w:val="left" w:pos="2552"/>
                <w:tab w:val="left" w:pos="2694"/>
                <w:tab w:val="left" w:pos="3402"/>
              </w:tabs>
              <w:spacing w:before="20" w:after="20"/>
              <w:rPr>
                <w:i/>
                <w:sz w:val="10"/>
              </w:rPr>
            </w:pPr>
          </w:p>
        </w:tc>
        <w:tc>
          <w:tcPr>
            <w:tcW w:w="1109" w:type="dxa"/>
            <w:shd w:val="clear" w:color="auto" w:fill="FFFFFF"/>
          </w:tcPr>
          <w:p w14:paraId="64B8C5C2" w14:textId="77777777" w:rsidR="00887E43" w:rsidRPr="000D01E8" w:rsidRDefault="00887E43" w:rsidP="00D51E12">
            <w:pPr>
              <w:tabs>
                <w:tab w:val="left" w:pos="283"/>
                <w:tab w:val="left" w:pos="2552"/>
                <w:tab w:val="left" w:pos="2694"/>
                <w:tab w:val="left" w:pos="3402"/>
              </w:tabs>
              <w:spacing w:before="20" w:after="20"/>
              <w:rPr>
                <w:i/>
                <w:sz w:val="10"/>
              </w:rPr>
            </w:pPr>
          </w:p>
        </w:tc>
      </w:tr>
      <w:tr w:rsidR="00887E43" w:rsidRPr="000D01E8" w14:paraId="06E71904" w14:textId="77777777" w:rsidTr="00D51E12">
        <w:trPr>
          <w:trHeight w:val="340"/>
        </w:trPr>
        <w:tc>
          <w:tcPr>
            <w:tcW w:w="2550" w:type="dxa"/>
            <w:shd w:val="clear" w:color="auto" w:fill="FFFFFF"/>
          </w:tcPr>
          <w:p w14:paraId="2C245AFF" w14:textId="77777777" w:rsidR="00887E43" w:rsidRPr="000D01E8" w:rsidRDefault="00887E43" w:rsidP="00D51E12">
            <w:pPr>
              <w:tabs>
                <w:tab w:val="left" w:pos="2552"/>
                <w:tab w:val="left" w:pos="2694"/>
                <w:tab w:val="left" w:pos="3402"/>
              </w:tabs>
              <w:spacing w:before="20" w:after="20"/>
            </w:pPr>
            <w:r w:rsidRPr="000D01E8">
              <w:t>Für ARGE: federführende Firma</w:t>
            </w:r>
          </w:p>
        </w:tc>
        <w:tc>
          <w:tcPr>
            <w:tcW w:w="283" w:type="dxa"/>
            <w:shd w:val="clear" w:color="auto" w:fill="FFFFFF"/>
          </w:tcPr>
          <w:p w14:paraId="09C3ABDA" w14:textId="77777777" w:rsidR="00887E43" w:rsidRPr="000D01E8" w:rsidRDefault="00887E43" w:rsidP="00D51E12">
            <w:pPr>
              <w:tabs>
                <w:tab w:val="left" w:pos="2552"/>
                <w:tab w:val="left" w:pos="2694"/>
                <w:tab w:val="left" w:pos="3402"/>
              </w:tabs>
              <w:spacing w:before="20" w:after="20"/>
              <w:ind w:left="-70"/>
              <w:jc w:val="center"/>
            </w:pPr>
          </w:p>
        </w:tc>
        <w:tc>
          <w:tcPr>
            <w:tcW w:w="5672" w:type="dxa"/>
            <w:shd w:val="pct5" w:color="000000" w:fill="FFFFFF"/>
          </w:tcPr>
          <w:p w14:paraId="32A47B0D" w14:textId="77777777" w:rsidR="00887E43" w:rsidRPr="000D01E8" w:rsidRDefault="00887E43" w:rsidP="00D51E12">
            <w:pPr>
              <w:tabs>
                <w:tab w:val="left" w:pos="708"/>
              </w:tabs>
              <w:spacing w:before="20" w:after="20"/>
            </w:pPr>
          </w:p>
        </w:tc>
        <w:tc>
          <w:tcPr>
            <w:tcW w:w="25" w:type="dxa"/>
            <w:shd w:val="clear" w:color="auto" w:fill="FFFFFF"/>
          </w:tcPr>
          <w:p w14:paraId="6B1165AE" w14:textId="77777777" w:rsidR="00887E43" w:rsidRPr="000D01E8" w:rsidRDefault="00887E43" w:rsidP="00D51E12">
            <w:pPr>
              <w:tabs>
                <w:tab w:val="left" w:pos="283"/>
                <w:tab w:val="left" w:pos="2552"/>
                <w:tab w:val="left" w:pos="2694"/>
                <w:tab w:val="left" w:pos="3402"/>
              </w:tabs>
              <w:spacing w:before="20" w:after="20"/>
              <w:rPr>
                <w:i/>
              </w:rPr>
            </w:pPr>
          </w:p>
        </w:tc>
        <w:tc>
          <w:tcPr>
            <w:tcW w:w="1109" w:type="dxa"/>
            <w:shd w:val="clear" w:color="auto" w:fill="FFFFFF"/>
          </w:tcPr>
          <w:p w14:paraId="1576BAC0" w14:textId="77777777" w:rsidR="00887E43" w:rsidRPr="000D01E8" w:rsidRDefault="00887E43" w:rsidP="00D51E12">
            <w:pPr>
              <w:tabs>
                <w:tab w:val="left" w:pos="283"/>
                <w:tab w:val="left" w:pos="2552"/>
                <w:tab w:val="left" w:pos="2694"/>
                <w:tab w:val="left" w:pos="3402"/>
              </w:tabs>
              <w:spacing w:before="20" w:after="20"/>
              <w:rPr>
                <w:i/>
              </w:rPr>
            </w:pPr>
          </w:p>
        </w:tc>
      </w:tr>
      <w:tr w:rsidR="00887E43" w:rsidRPr="000D01E8" w14:paraId="158E5D7C" w14:textId="77777777" w:rsidTr="00D51E12">
        <w:trPr>
          <w:trHeight w:val="71"/>
        </w:trPr>
        <w:tc>
          <w:tcPr>
            <w:tcW w:w="2550" w:type="dxa"/>
            <w:shd w:val="clear" w:color="auto" w:fill="FFFFFF"/>
          </w:tcPr>
          <w:p w14:paraId="6AB769F2" w14:textId="77777777" w:rsidR="00887E43" w:rsidRPr="000D01E8" w:rsidRDefault="00887E43" w:rsidP="00D51E12">
            <w:pPr>
              <w:tabs>
                <w:tab w:val="left" w:pos="2552"/>
                <w:tab w:val="left" w:pos="2694"/>
                <w:tab w:val="left" w:pos="3402"/>
              </w:tabs>
              <w:spacing w:before="20" w:after="20"/>
              <w:rPr>
                <w:sz w:val="10"/>
              </w:rPr>
            </w:pPr>
          </w:p>
        </w:tc>
        <w:tc>
          <w:tcPr>
            <w:tcW w:w="283" w:type="dxa"/>
            <w:shd w:val="clear" w:color="auto" w:fill="FFFFFF"/>
          </w:tcPr>
          <w:p w14:paraId="19684B4C" w14:textId="77777777" w:rsidR="00887E43" w:rsidRPr="000D01E8" w:rsidRDefault="00887E43" w:rsidP="00D51E12">
            <w:pPr>
              <w:tabs>
                <w:tab w:val="left" w:pos="2552"/>
                <w:tab w:val="left" w:pos="2694"/>
                <w:tab w:val="left" w:pos="3402"/>
              </w:tabs>
              <w:spacing w:before="20" w:after="20"/>
              <w:ind w:left="-70"/>
              <w:jc w:val="center"/>
              <w:rPr>
                <w:sz w:val="10"/>
              </w:rPr>
            </w:pPr>
          </w:p>
        </w:tc>
        <w:tc>
          <w:tcPr>
            <w:tcW w:w="5672" w:type="dxa"/>
            <w:shd w:val="clear" w:color="auto" w:fill="FFFFFF"/>
          </w:tcPr>
          <w:p w14:paraId="511D690B" w14:textId="77777777" w:rsidR="00887E43" w:rsidRPr="000D01E8" w:rsidRDefault="00887E43" w:rsidP="00D51E12">
            <w:pPr>
              <w:tabs>
                <w:tab w:val="left" w:pos="708"/>
              </w:tabs>
              <w:spacing w:before="20" w:after="20"/>
              <w:rPr>
                <w:sz w:val="16"/>
              </w:rPr>
            </w:pPr>
          </w:p>
        </w:tc>
        <w:tc>
          <w:tcPr>
            <w:tcW w:w="25" w:type="dxa"/>
            <w:shd w:val="clear" w:color="auto" w:fill="FFFFFF"/>
          </w:tcPr>
          <w:p w14:paraId="70539AF1" w14:textId="77777777" w:rsidR="00887E43" w:rsidRPr="000D01E8" w:rsidRDefault="00887E43" w:rsidP="00D51E12">
            <w:pPr>
              <w:tabs>
                <w:tab w:val="left" w:pos="283"/>
                <w:tab w:val="left" w:pos="2552"/>
                <w:tab w:val="left" w:pos="2694"/>
                <w:tab w:val="left" w:pos="3402"/>
              </w:tabs>
              <w:spacing w:before="20" w:after="20"/>
              <w:rPr>
                <w:i/>
                <w:sz w:val="10"/>
              </w:rPr>
            </w:pPr>
          </w:p>
        </w:tc>
        <w:tc>
          <w:tcPr>
            <w:tcW w:w="1109" w:type="dxa"/>
            <w:shd w:val="clear" w:color="auto" w:fill="FFFFFF"/>
          </w:tcPr>
          <w:p w14:paraId="526C087C" w14:textId="77777777" w:rsidR="00887E43" w:rsidRPr="000D01E8" w:rsidRDefault="00887E43" w:rsidP="00D51E12">
            <w:pPr>
              <w:tabs>
                <w:tab w:val="left" w:pos="283"/>
                <w:tab w:val="left" w:pos="2552"/>
                <w:tab w:val="left" w:pos="2694"/>
                <w:tab w:val="left" w:pos="3402"/>
              </w:tabs>
              <w:spacing w:before="20" w:after="20"/>
              <w:rPr>
                <w:i/>
                <w:sz w:val="10"/>
              </w:rPr>
            </w:pPr>
          </w:p>
        </w:tc>
      </w:tr>
      <w:tr w:rsidR="00887E43" w:rsidRPr="000D01E8" w14:paraId="47D57A4D" w14:textId="77777777" w:rsidTr="00D51E12">
        <w:trPr>
          <w:trHeight w:val="340"/>
        </w:trPr>
        <w:tc>
          <w:tcPr>
            <w:tcW w:w="2550" w:type="dxa"/>
          </w:tcPr>
          <w:p w14:paraId="11A508C2" w14:textId="77777777" w:rsidR="00887E43" w:rsidRPr="000D01E8" w:rsidRDefault="00887E43" w:rsidP="00D51E12">
            <w:pPr>
              <w:tabs>
                <w:tab w:val="left" w:pos="2552"/>
                <w:tab w:val="left" w:pos="2694"/>
                <w:tab w:val="left" w:pos="3402"/>
              </w:tabs>
              <w:spacing w:before="20" w:after="20"/>
            </w:pPr>
            <w:r w:rsidRPr="000D01E8">
              <w:t>Adresse</w:t>
            </w:r>
          </w:p>
        </w:tc>
        <w:tc>
          <w:tcPr>
            <w:tcW w:w="283" w:type="dxa"/>
          </w:tcPr>
          <w:p w14:paraId="034DC27D" w14:textId="77777777" w:rsidR="00887E43" w:rsidRPr="000D01E8" w:rsidRDefault="00887E43" w:rsidP="00D51E12">
            <w:pPr>
              <w:tabs>
                <w:tab w:val="left" w:pos="2552"/>
                <w:tab w:val="left" w:pos="2694"/>
                <w:tab w:val="left" w:pos="3402"/>
              </w:tabs>
              <w:spacing w:before="20" w:after="20"/>
              <w:ind w:left="-70"/>
              <w:jc w:val="center"/>
            </w:pPr>
          </w:p>
        </w:tc>
        <w:tc>
          <w:tcPr>
            <w:tcW w:w="5672" w:type="dxa"/>
            <w:shd w:val="pct5" w:color="000000" w:fill="FFFFFF"/>
          </w:tcPr>
          <w:p w14:paraId="592AD7E0" w14:textId="77777777" w:rsidR="00887E43" w:rsidRPr="000D01E8" w:rsidRDefault="00887E43" w:rsidP="00D51E12">
            <w:pPr>
              <w:tabs>
                <w:tab w:val="left" w:pos="708"/>
              </w:tabs>
              <w:spacing w:before="20" w:after="20"/>
              <w:rPr>
                <w:color w:val="0070C0"/>
              </w:rPr>
            </w:pPr>
          </w:p>
        </w:tc>
        <w:tc>
          <w:tcPr>
            <w:tcW w:w="25" w:type="dxa"/>
          </w:tcPr>
          <w:p w14:paraId="5BA89B7F" w14:textId="77777777" w:rsidR="00887E43" w:rsidRPr="000D01E8" w:rsidRDefault="00887E43" w:rsidP="00D51E12">
            <w:pPr>
              <w:tabs>
                <w:tab w:val="left" w:pos="283"/>
                <w:tab w:val="left" w:pos="2552"/>
                <w:tab w:val="left" w:pos="2694"/>
                <w:tab w:val="left" w:pos="3402"/>
              </w:tabs>
              <w:spacing w:before="20" w:after="20"/>
              <w:rPr>
                <w:i/>
              </w:rPr>
            </w:pPr>
          </w:p>
        </w:tc>
        <w:tc>
          <w:tcPr>
            <w:tcW w:w="1109" w:type="dxa"/>
          </w:tcPr>
          <w:p w14:paraId="6E622FED" w14:textId="77777777" w:rsidR="00887E43" w:rsidRPr="000D01E8" w:rsidRDefault="00887E43" w:rsidP="00D51E12">
            <w:pPr>
              <w:tabs>
                <w:tab w:val="left" w:pos="283"/>
                <w:tab w:val="left" w:pos="2552"/>
                <w:tab w:val="left" w:pos="2694"/>
                <w:tab w:val="left" w:pos="3402"/>
              </w:tabs>
              <w:spacing w:before="20" w:after="20"/>
              <w:rPr>
                <w:i/>
              </w:rPr>
            </w:pPr>
          </w:p>
        </w:tc>
      </w:tr>
      <w:tr w:rsidR="00887E43" w:rsidRPr="000D01E8" w14:paraId="213FE311" w14:textId="77777777" w:rsidTr="00D51E12">
        <w:trPr>
          <w:trHeight w:val="340"/>
        </w:trPr>
        <w:tc>
          <w:tcPr>
            <w:tcW w:w="2550" w:type="dxa"/>
          </w:tcPr>
          <w:p w14:paraId="63C1C8B1" w14:textId="77777777" w:rsidR="00887E43" w:rsidRPr="000D01E8" w:rsidRDefault="00887E43" w:rsidP="00D51E12">
            <w:pPr>
              <w:tabs>
                <w:tab w:val="left" w:pos="2552"/>
                <w:tab w:val="left" w:pos="2694"/>
                <w:tab w:val="left" w:pos="3402"/>
              </w:tabs>
              <w:spacing w:before="20" w:after="20"/>
            </w:pPr>
          </w:p>
        </w:tc>
        <w:tc>
          <w:tcPr>
            <w:tcW w:w="283" w:type="dxa"/>
            <w:tcBorders>
              <w:right w:val="single" w:sz="4" w:space="0" w:color="FFFFFF" w:themeColor="background1"/>
            </w:tcBorders>
          </w:tcPr>
          <w:p w14:paraId="1C3D1DA6" w14:textId="77777777" w:rsidR="00887E43" w:rsidRPr="000D01E8" w:rsidRDefault="00887E43" w:rsidP="00D51E12">
            <w:pPr>
              <w:tabs>
                <w:tab w:val="left" w:pos="2552"/>
                <w:tab w:val="left" w:pos="2694"/>
                <w:tab w:val="left" w:pos="3402"/>
              </w:tabs>
              <w:spacing w:before="20" w:after="20"/>
              <w:ind w:left="-70"/>
              <w:jc w:val="center"/>
            </w:pPr>
          </w:p>
        </w:tc>
        <w:tc>
          <w:tcPr>
            <w:tcW w:w="56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6FA719A1" w14:textId="77777777" w:rsidR="00887E43" w:rsidRPr="000D01E8" w:rsidRDefault="00887E43" w:rsidP="00D51E12">
            <w:pPr>
              <w:tabs>
                <w:tab w:val="left" w:pos="708"/>
              </w:tabs>
              <w:spacing w:before="20" w:after="20"/>
            </w:pPr>
          </w:p>
        </w:tc>
        <w:tc>
          <w:tcPr>
            <w:tcW w:w="25" w:type="dxa"/>
            <w:tcBorders>
              <w:left w:val="single" w:sz="4" w:space="0" w:color="FFFFFF" w:themeColor="background1"/>
            </w:tcBorders>
          </w:tcPr>
          <w:p w14:paraId="788F3BC2" w14:textId="77777777" w:rsidR="00887E43" w:rsidRPr="000D01E8" w:rsidRDefault="00887E43" w:rsidP="00D51E12">
            <w:pPr>
              <w:tabs>
                <w:tab w:val="left" w:pos="283"/>
                <w:tab w:val="left" w:pos="2552"/>
                <w:tab w:val="left" w:pos="2694"/>
                <w:tab w:val="left" w:pos="3402"/>
              </w:tabs>
              <w:spacing w:before="20" w:after="20"/>
              <w:rPr>
                <w:i/>
              </w:rPr>
            </w:pPr>
          </w:p>
        </w:tc>
        <w:tc>
          <w:tcPr>
            <w:tcW w:w="1109" w:type="dxa"/>
          </w:tcPr>
          <w:p w14:paraId="29F46E80" w14:textId="77777777" w:rsidR="00887E43" w:rsidRPr="000D01E8" w:rsidRDefault="00887E43" w:rsidP="00D51E12">
            <w:pPr>
              <w:tabs>
                <w:tab w:val="left" w:pos="283"/>
                <w:tab w:val="left" w:pos="2552"/>
                <w:tab w:val="left" w:pos="2694"/>
                <w:tab w:val="left" w:pos="3402"/>
              </w:tabs>
              <w:spacing w:before="20" w:after="20"/>
              <w:rPr>
                <w:i/>
              </w:rPr>
            </w:pPr>
          </w:p>
        </w:tc>
      </w:tr>
      <w:tr w:rsidR="00887E43" w:rsidRPr="000D01E8" w14:paraId="5F6B64E7" w14:textId="77777777" w:rsidTr="00D51E12">
        <w:trPr>
          <w:trHeight w:val="340"/>
        </w:trPr>
        <w:tc>
          <w:tcPr>
            <w:tcW w:w="2550" w:type="dxa"/>
          </w:tcPr>
          <w:p w14:paraId="2AF6D05B" w14:textId="77777777" w:rsidR="00887E43" w:rsidRPr="000D01E8" w:rsidRDefault="00887E43" w:rsidP="00D51E12">
            <w:pPr>
              <w:tabs>
                <w:tab w:val="left" w:pos="2552"/>
                <w:tab w:val="left" w:pos="2694"/>
                <w:tab w:val="left" w:pos="3402"/>
              </w:tabs>
              <w:spacing w:before="20" w:after="20"/>
            </w:pPr>
          </w:p>
        </w:tc>
        <w:tc>
          <w:tcPr>
            <w:tcW w:w="283" w:type="dxa"/>
            <w:tcBorders>
              <w:right w:val="single" w:sz="4" w:space="0" w:color="FFFFFF" w:themeColor="background1"/>
            </w:tcBorders>
          </w:tcPr>
          <w:p w14:paraId="59A3E9FB" w14:textId="77777777" w:rsidR="00887E43" w:rsidRPr="000D01E8" w:rsidRDefault="00887E43" w:rsidP="00D51E12">
            <w:pPr>
              <w:tabs>
                <w:tab w:val="left" w:pos="2552"/>
                <w:tab w:val="left" w:pos="2694"/>
                <w:tab w:val="left" w:pos="3402"/>
              </w:tabs>
              <w:spacing w:before="20" w:after="20"/>
              <w:ind w:left="-70"/>
              <w:jc w:val="center"/>
            </w:pPr>
          </w:p>
        </w:tc>
        <w:tc>
          <w:tcPr>
            <w:tcW w:w="56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0054217F" w14:textId="77777777" w:rsidR="00887E43" w:rsidRPr="000D01E8" w:rsidRDefault="00887E43" w:rsidP="00D51E12">
            <w:pPr>
              <w:tabs>
                <w:tab w:val="left" w:pos="708"/>
              </w:tabs>
              <w:spacing w:before="20" w:after="20"/>
            </w:pPr>
          </w:p>
        </w:tc>
        <w:tc>
          <w:tcPr>
            <w:tcW w:w="25" w:type="dxa"/>
            <w:tcBorders>
              <w:left w:val="single" w:sz="4" w:space="0" w:color="FFFFFF" w:themeColor="background1"/>
            </w:tcBorders>
          </w:tcPr>
          <w:p w14:paraId="3695BA69" w14:textId="77777777" w:rsidR="00887E43" w:rsidRPr="000D01E8" w:rsidRDefault="00887E43" w:rsidP="00D51E12">
            <w:pPr>
              <w:tabs>
                <w:tab w:val="left" w:pos="283"/>
                <w:tab w:val="left" w:pos="2552"/>
                <w:tab w:val="left" w:pos="2694"/>
                <w:tab w:val="left" w:pos="3402"/>
              </w:tabs>
              <w:spacing w:before="20" w:after="20"/>
              <w:rPr>
                <w:i/>
              </w:rPr>
            </w:pPr>
          </w:p>
        </w:tc>
        <w:tc>
          <w:tcPr>
            <w:tcW w:w="1109" w:type="dxa"/>
          </w:tcPr>
          <w:p w14:paraId="291D2D9B" w14:textId="77777777" w:rsidR="00887E43" w:rsidRPr="000D01E8" w:rsidRDefault="00887E43" w:rsidP="00D51E12">
            <w:pPr>
              <w:tabs>
                <w:tab w:val="left" w:pos="283"/>
                <w:tab w:val="left" w:pos="2552"/>
                <w:tab w:val="left" w:pos="2694"/>
                <w:tab w:val="left" w:pos="3402"/>
              </w:tabs>
              <w:spacing w:before="20" w:after="20"/>
              <w:rPr>
                <w:i/>
              </w:rPr>
            </w:pPr>
          </w:p>
        </w:tc>
      </w:tr>
      <w:tr w:rsidR="00887E43" w:rsidRPr="000D01E8" w14:paraId="5FD5DFD6" w14:textId="77777777" w:rsidTr="00D51E12">
        <w:trPr>
          <w:trHeight w:val="340"/>
        </w:trPr>
        <w:tc>
          <w:tcPr>
            <w:tcW w:w="2550" w:type="dxa"/>
          </w:tcPr>
          <w:p w14:paraId="360AEAB4" w14:textId="77777777" w:rsidR="00887E43" w:rsidRPr="000D01E8" w:rsidRDefault="00887E43" w:rsidP="00D51E12">
            <w:pPr>
              <w:tabs>
                <w:tab w:val="left" w:pos="2552"/>
                <w:tab w:val="left" w:pos="2694"/>
                <w:tab w:val="left" w:pos="3402"/>
              </w:tabs>
              <w:spacing w:before="20" w:after="20"/>
            </w:pPr>
            <w:r w:rsidRPr="000D01E8">
              <w:t>Kontaktperson</w:t>
            </w:r>
          </w:p>
        </w:tc>
        <w:tc>
          <w:tcPr>
            <w:tcW w:w="283" w:type="dxa"/>
            <w:tcBorders>
              <w:right w:val="single" w:sz="4" w:space="0" w:color="FFFFFF" w:themeColor="background1"/>
            </w:tcBorders>
          </w:tcPr>
          <w:p w14:paraId="5BDACDBC" w14:textId="77777777" w:rsidR="00887E43" w:rsidRPr="000D01E8" w:rsidRDefault="00887E43" w:rsidP="00D51E12">
            <w:pPr>
              <w:tabs>
                <w:tab w:val="left" w:pos="2552"/>
                <w:tab w:val="left" w:pos="2694"/>
                <w:tab w:val="left" w:pos="3402"/>
              </w:tabs>
              <w:spacing w:before="20" w:after="20"/>
              <w:ind w:left="-70"/>
              <w:jc w:val="center"/>
            </w:pPr>
          </w:p>
        </w:tc>
        <w:tc>
          <w:tcPr>
            <w:tcW w:w="56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74139709" w14:textId="77777777" w:rsidR="00887E43" w:rsidRPr="000D01E8" w:rsidRDefault="00887E43" w:rsidP="00D51E12">
            <w:pPr>
              <w:tabs>
                <w:tab w:val="left" w:pos="708"/>
              </w:tabs>
              <w:spacing w:before="20" w:after="20"/>
            </w:pPr>
          </w:p>
        </w:tc>
        <w:tc>
          <w:tcPr>
            <w:tcW w:w="25" w:type="dxa"/>
            <w:tcBorders>
              <w:left w:val="single" w:sz="4" w:space="0" w:color="FFFFFF" w:themeColor="background1"/>
            </w:tcBorders>
          </w:tcPr>
          <w:p w14:paraId="2E962A22" w14:textId="77777777" w:rsidR="00887E43" w:rsidRPr="000D01E8" w:rsidRDefault="00887E43" w:rsidP="00D51E12">
            <w:pPr>
              <w:tabs>
                <w:tab w:val="left" w:pos="283"/>
                <w:tab w:val="left" w:pos="2552"/>
                <w:tab w:val="left" w:pos="2694"/>
                <w:tab w:val="left" w:pos="3402"/>
              </w:tabs>
              <w:spacing w:before="20" w:after="20"/>
              <w:rPr>
                <w:i/>
              </w:rPr>
            </w:pPr>
          </w:p>
        </w:tc>
        <w:tc>
          <w:tcPr>
            <w:tcW w:w="1109" w:type="dxa"/>
          </w:tcPr>
          <w:p w14:paraId="51DB298D" w14:textId="77777777" w:rsidR="00887E43" w:rsidRPr="000D01E8" w:rsidRDefault="00887E43" w:rsidP="00D51E12">
            <w:pPr>
              <w:tabs>
                <w:tab w:val="left" w:pos="283"/>
                <w:tab w:val="left" w:pos="2552"/>
                <w:tab w:val="left" w:pos="2694"/>
                <w:tab w:val="left" w:pos="3402"/>
              </w:tabs>
              <w:spacing w:before="20" w:after="20"/>
              <w:rPr>
                <w:i/>
              </w:rPr>
            </w:pPr>
          </w:p>
        </w:tc>
      </w:tr>
      <w:tr w:rsidR="00887E43" w:rsidRPr="000D01E8" w14:paraId="04D4A959" w14:textId="77777777" w:rsidTr="00D51E12">
        <w:trPr>
          <w:trHeight w:val="340"/>
        </w:trPr>
        <w:tc>
          <w:tcPr>
            <w:tcW w:w="2550" w:type="dxa"/>
          </w:tcPr>
          <w:p w14:paraId="2AF8F7E0" w14:textId="77777777" w:rsidR="00887E43" w:rsidRPr="000D01E8" w:rsidRDefault="00887E43" w:rsidP="00D51E12">
            <w:pPr>
              <w:tabs>
                <w:tab w:val="left" w:pos="2552"/>
                <w:tab w:val="left" w:pos="2694"/>
                <w:tab w:val="left" w:pos="3402"/>
              </w:tabs>
              <w:spacing w:before="20" w:after="20"/>
            </w:pPr>
            <w:r w:rsidRPr="000D01E8">
              <w:t>Telefon</w:t>
            </w:r>
          </w:p>
        </w:tc>
        <w:tc>
          <w:tcPr>
            <w:tcW w:w="283" w:type="dxa"/>
            <w:tcBorders>
              <w:right w:val="single" w:sz="4" w:space="0" w:color="FFFFFF" w:themeColor="background1"/>
            </w:tcBorders>
          </w:tcPr>
          <w:p w14:paraId="2C4A0BC4" w14:textId="77777777" w:rsidR="00887E43" w:rsidRPr="000D01E8" w:rsidRDefault="00887E43" w:rsidP="00D51E12">
            <w:pPr>
              <w:tabs>
                <w:tab w:val="left" w:pos="2552"/>
                <w:tab w:val="left" w:pos="2694"/>
                <w:tab w:val="left" w:pos="3402"/>
              </w:tabs>
              <w:spacing w:before="20" w:after="20"/>
              <w:ind w:left="-70"/>
              <w:jc w:val="center"/>
            </w:pPr>
          </w:p>
        </w:tc>
        <w:tc>
          <w:tcPr>
            <w:tcW w:w="56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2FB22B4E" w14:textId="77777777" w:rsidR="00887E43" w:rsidRPr="000D01E8" w:rsidRDefault="00887E43" w:rsidP="00D51E12">
            <w:pPr>
              <w:tabs>
                <w:tab w:val="left" w:pos="708"/>
              </w:tabs>
              <w:spacing w:before="20" w:after="20"/>
              <w:rPr>
                <w:color w:val="0070C0"/>
              </w:rPr>
            </w:pPr>
          </w:p>
        </w:tc>
        <w:tc>
          <w:tcPr>
            <w:tcW w:w="25" w:type="dxa"/>
            <w:tcBorders>
              <w:left w:val="single" w:sz="4" w:space="0" w:color="FFFFFF" w:themeColor="background1"/>
            </w:tcBorders>
          </w:tcPr>
          <w:p w14:paraId="613425A7" w14:textId="77777777" w:rsidR="00887E43" w:rsidRPr="000D01E8" w:rsidRDefault="00887E43" w:rsidP="00D51E12">
            <w:pPr>
              <w:tabs>
                <w:tab w:val="left" w:pos="283"/>
                <w:tab w:val="left" w:pos="2552"/>
                <w:tab w:val="left" w:pos="2694"/>
                <w:tab w:val="left" w:pos="3402"/>
              </w:tabs>
              <w:spacing w:before="20" w:after="20"/>
              <w:rPr>
                <w:i/>
              </w:rPr>
            </w:pPr>
          </w:p>
        </w:tc>
        <w:tc>
          <w:tcPr>
            <w:tcW w:w="1109" w:type="dxa"/>
          </w:tcPr>
          <w:p w14:paraId="28955B19" w14:textId="77777777" w:rsidR="00887E43" w:rsidRPr="000D01E8" w:rsidRDefault="00887E43" w:rsidP="00D51E12">
            <w:pPr>
              <w:tabs>
                <w:tab w:val="left" w:pos="283"/>
                <w:tab w:val="left" w:pos="2552"/>
                <w:tab w:val="left" w:pos="2694"/>
                <w:tab w:val="left" w:pos="3402"/>
              </w:tabs>
              <w:spacing w:before="20" w:after="20"/>
              <w:rPr>
                <w:i/>
              </w:rPr>
            </w:pPr>
          </w:p>
        </w:tc>
      </w:tr>
      <w:tr w:rsidR="00887E43" w:rsidRPr="000D01E8" w14:paraId="5D2D713A" w14:textId="77777777" w:rsidTr="00D51E12">
        <w:trPr>
          <w:trHeight w:val="340"/>
        </w:trPr>
        <w:tc>
          <w:tcPr>
            <w:tcW w:w="2550" w:type="dxa"/>
          </w:tcPr>
          <w:p w14:paraId="6D7177F2" w14:textId="77777777" w:rsidR="00887E43" w:rsidRPr="000D01E8" w:rsidRDefault="00887E43" w:rsidP="00D51E12">
            <w:pPr>
              <w:tabs>
                <w:tab w:val="left" w:pos="2552"/>
                <w:tab w:val="left" w:pos="2694"/>
                <w:tab w:val="left" w:pos="3402"/>
              </w:tabs>
              <w:spacing w:before="20" w:after="20"/>
            </w:pPr>
            <w:r w:rsidRPr="000D01E8">
              <w:t>E-Mail</w:t>
            </w:r>
          </w:p>
        </w:tc>
        <w:tc>
          <w:tcPr>
            <w:tcW w:w="283" w:type="dxa"/>
            <w:tcBorders>
              <w:right w:val="single" w:sz="4" w:space="0" w:color="FFFFFF" w:themeColor="background1"/>
            </w:tcBorders>
          </w:tcPr>
          <w:p w14:paraId="35137D18" w14:textId="77777777" w:rsidR="00887E43" w:rsidRPr="000D01E8" w:rsidRDefault="00887E43" w:rsidP="00D51E12">
            <w:pPr>
              <w:tabs>
                <w:tab w:val="left" w:pos="2552"/>
                <w:tab w:val="left" w:pos="2694"/>
                <w:tab w:val="left" w:pos="3402"/>
              </w:tabs>
              <w:spacing w:before="20" w:after="20"/>
              <w:ind w:left="-70"/>
              <w:jc w:val="center"/>
            </w:pPr>
          </w:p>
        </w:tc>
        <w:tc>
          <w:tcPr>
            <w:tcW w:w="56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47B2D710" w14:textId="77777777" w:rsidR="00887E43" w:rsidRPr="000D01E8" w:rsidRDefault="00887E43" w:rsidP="00D51E12">
            <w:pPr>
              <w:tabs>
                <w:tab w:val="left" w:pos="708"/>
              </w:tabs>
              <w:spacing w:before="20" w:after="20"/>
              <w:rPr>
                <w:color w:val="0070C0"/>
              </w:rPr>
            </w:pPr>
          </w:p>
        </w:tc>
        <w:tc>
          <w:tcPr>
            <w:tcW w:w="25" w:type="dxa"/>
            <w:tcBorders>
              <w:left w:val="single" w:sz="4" w:space="0" w:color="FFFFFF" w:themeColor="background1"/>
            </w:tcBorders>
          </w:tcPr>
          <w:p w14:paraId="32F15662" w14:textId="77777777" w:rsidR="00887E43" w:rsidRPr="000D01E8" w:rsidRDefault="00887E43" w:rsidP="00D51E12">
            <w:pPr>
              <w:tabs>
                <w:tab w:val="left" w:pos="283"/>
                <w:tab w:val="left" w:pos="2552"/>
                <w:tab w:val="left" w:pos="2694"/>
                <w:tab w:val="left" w:pos="3402"/>
              </w:tabs>
              <w:spacing w:before="20" w:after="20"/>
              <w:rPr>
                <w:i/>
              </w:rPr>
            </w:pPr>
          </w:p>
        </w:tc>
        <w:tc>
          <w:tcPr>
            <w:tcW w:w="1109" w:type="dxa"/>
          </w:tcPr>
          <w:p w14:paraId="6F8BB1B5" w14:textId="77777777" w:rsidR="00887E43" w:rsidRPr="000D01E8" w:rsidRDefault="00887E43" w:rsidP="00D51E12">
            <w:pPr>
              <w:tabs>
                <w:tab w:val="left" w:pos="283"/>
                <w:tab w:val="left" w:pos="2552"/>
                <w:tab w:val="left" w:pos="2694"/>
                <w:tab w:val="left" w:pos="3402"/>
              </w:tabs>
              <w:spacing w:before="20" w:after="20"/>
              <w:rPr>
                <w:i/>
              </w:rPr>
            </w:pPr>
          </w:p>
        </w:tc>
      </w:tr>
    </w:tbl>
    <w:p w14:paraId="335D9D4E" w14:textId="77777777" w:rsidR="00887E43" w:rsidRPr="000D01E8" w:rsidRDefault="00887E43" w:rsidP="00887E43">
      <w:pPr>
        <w:pStyle w:val="TextStandard"/>
        <w:spacing w:after="0"/>
      </w:pPr>
    </w:p>
    <w:p w14:paraId="29688E02" w14:textId="77777777" w:rsidR="00887E43" w:rsidRPr="000D01E8" w:rsidRDefault="00887E43" w:rsidP="00887E43">
      <w:r w:rsidRPr="000D01E8">
        <w:t>Im Falle einer Arbeitsgemeinschaft (Anbietergemeinschaft) ist folgende Tabelle zu vervielfältigen und von jedem beteiligten Mitglied auszufüllen</w:t>
      </w:r>
    </w:p>
    <w:p w14:paraId="2B1C9FF2" w14:textId="77777777" w:rsidR="00887E43" w:rsidRPr="000D01E8" w:rsidRDefault="00887E43" w:rsidP="00887E43"/>
    <w:tbl>
      <w:tblPr>
        <w:tblW w:w="9639" w:type="dxa"/>
        <w:tblLayout w:type="fixed"/>
        <w:tblCellMar>
          <w:left w:w="0" w:type="dxa"/>
          <w:right w:w="0" w:type="dxa"/>
        </w:tblCellMar>
        <w:tblLook w:val="0000" w:firstRow="0" w:lastRow="0" w:firstColumn="0" w:lastColumn="0" w:noHBand="0" w:noVBand="0"/>
      </w:tblPr>
      <w:tblGrid>
        <w:gridCol w:w="2550"/>
        <w:gridCol w:w="283"/>
        <w:gridCol w:w="5672"/>
        <w:gridCol w:w="25"/>
        <w:gridCol w:w="1109"/>
      </w:tblGrid>
      <w:tr w:rsidR="00887E43" w:rsidRPr="000D01E8" w14:paraId="1538675A" w14:textId="77777777" w:rsidTr="00D51E12">
        <w:trPr>
          <w:trHeight w:val="340"/>
        </w:trPr>
        <w:tc>
          <w:tcPr>
            <w:tcW w:w="2550" w:type="dxa"/>
            <w:shd w:val="clear" w:color="auto" w:fill="FFFFFF"/>
          </w:tcPr>
          <w:p w14:paraId="0430C9C1" w14:textId="77777777" w:rsidR="00887E43" w:rsidRPr="000D01E8" w:rsidRDefault="00887E43" w:rsidP="00D51E12">
            <w:pPr>
              <w:tabs>
                <w:tab w:val="left" w:pos="2552"/>
                <w:tab w:val="left" w:pos="2694"/>
                <w:tab w:val="left" w:pos="3402"/>
              </w:tabs>
              <w:spacing w:before="20" w:after="20"/>
            </w:pPr>
            <w:r w:rsidRPr="000D01E8">
              <w:t>Name des Mitglieds</w:t>
            </w:r>
          </w:p>
        </w:tc>
        <w:tc>
          <w:tcPr>
            <w:tcW w:w="283" w:type="dxa"/>
            <w:shd w:val="clear" w:color="auto" w:fill="FFFFFF"/>
          </w:tcPr>
          <w:p w14:paraId="5EB8A57D" w14:textId="77777777" w:rsidR="00887E43" w:rsidRPr="000D01E8" w:rsidRDefault="00887E43" w:rsidP="00D51E12">
            <w:pPr>
              <w:tabs>
                <w:tab w:val="left" w:pos="2552"/>
                <w:tab w:val="left" w:pos="2694"/>
                <w:tab w:val="left" w:pos="3402"/>
              </w:tabs>
              <w:spacing w:before="20" w:after="20"/>
              <w:ind w:left="-70"/>
              <w:jc w:val="center"/>
            </w:pPr>
          </w:p>
        </w:tc>
        <w:tc>
          <w:tcPr>
            <w:tcW w:w="5672" w:type="dxa"/>
            <w:shd w:val="pct5" w:color="000000" w:fill="FFFFFF"/>
          </w:tcPr>
          <w:p w14:paraId="6CB184F9" w14:textId="77777777" w:rsidR="00887E43" w:rsidRPr="000D01E8" w:rsidRDefault="00887E43" w:rsidP="00D51E12">
            <w:pPr>
              <w:tabs>
                <w:tab w:val="left" w:pos="708"/>
              </w:tabs>
              <w:spacing w:before="20" w:after="20"/>
            </w:pPr>
          </w:p>
        </w:tc>
        <w:tc>
          <w:tcPr>
            <w:tcW w:w="25" w:type="dxa"/>
            <w:shd w:val="clear" w:color="auto" w:fill="FFFFFF"/>
          </w:tcPr>
          <w:p w14:paraId="7147391E" w14:textId="77777777" w:rsidR="00887E43" w:rsidRPr="000D01E8" w:rsidRDefault="00887E43" w:rsidP="00D51E12">
            <w:pPr>
              <w:tabs>
                <w:tab w:val="left" w:pos="283"/>
                <w:tab w:val="left" w:pos="2552"/>
                <w:tab w:val="left" w:pos="2694"/>
                <w:tab w:val="left" w:pos="3402"/>
              </w:tabs>
              <w:spacing w:before="20" w:after="20"/>
              <w:rPr>
                <w:u w:val="single"/>
              </w:rPr>
            </w:pPr>
          </w:p>
        </w:tc>
        <w:tc>
          <w:tcPr>
            <w:tcW w:w="1109" w:type="dxa"/>
            <w:shd w:val="clear" w:color="auto" w:fill="FFFFFF"/>
          </w:tcPr>
          <w:p w14:paraId="54672D0E" w14:textId="77777777" w:rsidR="00887E43" w:rsidRPr="000D01E8" w:rsidRDefault="00887E43" w:rsidP="00D51E12">
            <w:pPr>
              <w:tabs>
                <w:tab w:val="left" w:pos="283"/>
                <w:tab w:val="left" w:pos="2552"/>
                <w:tab w:val="left" w:pos="2694"/>
                <w:tab w:val="left" w:pos="3402"/>
              </w:tabs>
              <w:spacing w:before="20" w:after="20"/>
              <w:rPr>
                <w:u w:val="single"/>
              </w:rPr>
            </w:pPr>
          </w:p>
        </w:tc>
      </w:tr>
      <w:tr w:rsidR="00887E43" w:rsidRPr="000D01E8" w14:paraId="1E5B8EB5" w14:textId="77777777" w:rsidTr="00D51E12">
        <w:trPr>
          <w:trHeight w:val="147"/>
        </w:trPr>
        <w:tc>
          <w:tcPr>
            <w:tcW w:w="2550" w:type="dxa"/>
            <w:shd w:val="clear" w:color="auto" w:fill="FFFFFF"/>
          </w:tcPr>
          <w:p w14:paraId="2FE1A570" w14:textId="77777777" w:rsidR="00887E43" w:rsidRPr="000D01E8" w:rsidRDefault="00887E43" w:rsidP="00D51E12">
            <w:pPr>
              <w:tabs>
                <w:tab w:val="left" w:pos="2552"/>
                <w:tab w:val="left" w:pos="2694"/>
                <w:tab w:val="left" w:pos="3402"/>
              </w:tabs>
              <w:spacing w:before="20" w:after="20"/>
              <w:rPr>
                <w:sz w:val="10"/>
              </w:rPr>
            </w:pPr>
          </w:p>
        </w:tc>
        <w:tc>
          <w:tcPr>
            <w:tcW w:w="283" w:type="dxa"/>
            <w:shd w:val="clear" w:color="auto" w:fill="FFFFFF"/>
          </w:tcPr>
          <w:p w14:paraId="7E9486EF" w14:textId="77777777" w:rsidR="00887E43" w:rsidRPr="000D01E8" w:rsidRDefault="00887E43" w:rsidP="00D51E12">
            <w:pPr>
              <w:tabs>
                <w:tab w:val="left" w:pos="2552"/>
                <w:tab w:val="left" w:pos="2694"/>
                <w:tab w:val="left" w:pos="3402"/>
              </w:tabs>
              <w:spacing w:before="20" w:after="20"/>
              <w:ind w:left="-70"/>
              <w:jc w:val="center"/>
              <w:rPr>
                <w:sz w:val="10"/>
              </w:rPr>
            </w:pPr>
          </w:p>
        </w:tc>
        <w:tc>
          <w:tcPr>
            <w:tcW w:w="5672" w:type="dxa"/>
            <w:shd w:val="clear" w:color="auto" w:fill="FFFFFF"/>
          </w:tcPr>
          <w:p w14:paraId="23098972" w14:textId="77777777" w:rsidR="00887E43" w:rsidRPr="000D01E8" w:rsidRDefault="00887E43" w:rsidP="00D51E12">
            <w:pPr>
              <w:tabs>
                <w:tab w:val="left" w:pos="708"/>
              </w:tabs>
              <w:spacing w:before="20" w:after="20"/>
              <w:rPr>
                <w:sz w:val="16"/>
              </w:rPr>
            </w:pPr>
            <w:r w:rsidRPr="000D01E8">
              <w:rPr>
                <w:sz w:val="10"/>
              </w:rPr>
              <w:t xml:space="preserve"> </w:t>
            </w:r>
          </w:p>
        </w:tc>
        <w:tc>
          <w:tcPr>
            <w:tcW w:w="25" w:type="dxa"/>
            <w:shd w:val="clear" w:color="auto" w:fill="FFFFFF"/>
          </w:tcPr>
          <w:p w14:paraId="3FEA8F64" w14:textId="77777777" w:rsidR="00887E43" w:rsidRPr="000D01E8" w:rsidRDefault="00887E43" w:rsidP="00D51E12">
            <w:pPr>
              <w:tabs>
                <w:tab w:val="left" w:pos="283"/>
                <w:tab w:val="left" w:pos="2552"/>
                <w:tab w:val="left" w:pos="2694"/>
                <w:tab w:val="left" w:pos="3402"/>
              </w:tabs>
              <w:spacing w:before="20" w:after="20"/>
              <w:rPr>
                <w:i/>
                <w:sz w:val="10"/>
              </w:rPr>
            </w:pPr>
          </w:p>
        </w:tc>
        <w:tc>
          <w:tcPr>
            <w:tcW w:w="1109" w:type="dxa"/>
            <w:shd w:val="clear" w:color="auto" w:fill="FFFFFF"/>
          </w:tcPr>
          <w:p w14:paraId="248BB2EA" w14:textId="77777777" w:rsidR="00887E43" w:rsidRPr="000D01E8" w:rsidRDefault="00887E43" w:rsidP="00D51E12">
            <w:pPr>
              <w:tabs>
                <w:tab w:val="left" w:pos="283"/>
                <w:tab w:val="left" w:pos="2552"/>
                <w:tab w:val="left" w:pos="2694"/>
                <w:tab w:val="left" w:pos="3402"/>
              </w:tabs>
              <w:spacing w:before="20" w:after="20"/>
              <w:rPr>
                <w:i/>
                <w:sz w:val="10"/>
              </w:rPr>
            </w:pPr>
          </w:p>
        </w:tc>
      </w:tr>
      <w:tr w:rsidR="00887E43" w:rsidRPr="000D01E8" w14:paraId="5FCC54C6" w14:textId="77777777" w:rsidTr="00D51E12">
        <w:trPr>
          <w:trHeight w:val="340"/>
        </w:trPr>
        <w:tc>
          <w:tcPr>
            <w:tcW w:w="2550" w:type="dxa"/>
          </w:tcPr>
          <w:p w14:paraId="397E651C" w14:textId="77777777" w:rsidR="00887E43" w:rsidRPr="000D01E8" w:rsidRDefault="00887E43" w:rsidP="00D51E12">
            <w:pPr>
              <w:tabs>
                <w:tab w:val="left" w:pos="2552"/>
                <w:tab w:val="left" w:pos="2694"/>
                <w:tab w:val="left" w:pos="3402"/>
              </w:tabs>
              <w:spacing w:before="20" w:after="20"/>
            </w:pPr>
            <w:r w:rsidRPr="000D01E8">
              <w:t>Adresse</w:t>
            </w:r>
          </w:p>
        </w:tc>
        <w:tc>
          <w:tcPr>
            <w:tcW w:w="283" w:type="dxa"/>
          </w:tcPr>
          <w:p w14:paraId="40F9B538" w14:textId="77777777" w:rsidR="00887E43" w:rsidRPr="000D01E8" w:rsidRDefault="00887E43" w:rsidP="00D51E12">
            <w:pPr>
              <w:tabs>
                <w:tab w:val="left" w:pos="2552"/>
                <w:tab w:val="left" w:pos="2694"/>
                <w:tab w:val="left" w:pos="3402"/>
              </w:tabs>
              <w:spacing w:before="20" w:after="20"/>
              <w:ind w:left="-70"/>
              <w:jc w:val="center"/>
            </w:pPr>
          </w:p>
        </w:tc>
        <w:tc>
          <w:tcPr>
            <w:tcW w:w="5672" w:type="dxa"/>
            <w:shd w:val="pct5" w:color="000000" w:fill="FFFFFF"/>
          </w:tcPr>
          <w:p w14:paraId="46A9FB36" w14:textId="77777777" w:rsidR="00887E43" w:rsidRPr="000D01E8" w:rsidRDefault="00887E43" w:rsidP="00D51E12">
            <w:pPr>
              <w:tabs>
                <w:tab w:val="left" w:pos="708"/>
              </w:tabs>
              <w:spacing w:before="20" w:after="20"/>
            </w:pPr>
          </w:p>
        </w:tc>
        <w:tc>
          <w:tcPr>
            <w:tcW w:w="25" w:type="dxa"/>
          </w:tcPr>
          <w:p w14:paraId="0217269B" w14:textId="77777777" w:rsidR="00887E43" w:rsidRPr="000D01E8" w:rsidRDefault="00887E43" w:rsidP="00D51E12">
            <w:pPr>
              <w:tabs>
                <w:tab w:val="left" w:pos="283"/>
                <w:tab w:val="left" w:pos="2552"/>
                <w:tab w:val="left" w:pos="2694"/>
                <w:tab w:val="left" w:pos="3402"/>
              </w:tabs>
              <w:spacing w:before="20" w:after="20"/>
              <w:rPr>
                <w:i/>
              </w:rPr>
            </w:pPr>
          </w:p>
        </w:tc>
        <w:tc>
          <w:tcPr>
            <w:tcW w:w="1109" w:type="dxa"/>
          </w:tcPr>
          <w:p w14:paraId="4D30AF92" w14:textId="77777777" w:rsidR="00887E43" w:rsidRPr="000D01E8" w:rsidRDefault="00887E43" w:rsidP="00D51E12">
            <w:pPr>
              <w:tabs>
                <w:tab w:val="left" w:pos="283"/>
                <w:tab w:val="left" w:pos="2552"/>
                <w:tab w:val="left" w:pos="2694"/>
                <w:tab w:val="left" w:pos="3402"/>
              </w:tabs>
              <w:spacing w:before="20" w:after="20"/>
              <w:rPr>
                <w:i/>
              </w:rPr>
            </w:pPr>
          </w:p>
        </w:tc>
      </w:tr>
      <w:tr w:rsidR="00887E43" w:rsidRPr="000D01E8" w14:paraId="560F7D72" w14:textId="77777777" w:rsidTr="00D51E12">
        <w:trPr>
          <w:trHeight w:val="340"/>
        </w:trPr>
        <w:tc>
          <w:tcPr>
            <w:tcW w:w="2550" w:type="dxa"/>
          </w:tcPr>
          <w:p w14:paraId="3CDD0D84" w14:textId="77777777" w:rsidR="00887E43" w:rsidRPr="000D01E8" w:rsidRDefault="00887E43" w:rsidP="00D51E12">
            <w:pPr>
              <w:tabs>
                <w:tab w:val="left" w:pos="2552"/>
                <w:tab w:val="left" w:pos="2694"/>
                <w:tab w:val="left" w:pos="3402"/>
              </w:tabs>
              <w:spacing w:before="20" w:after="20"/>
            </w:pPr>
          </w:p>
        </w:tc>
        <w:tc>
          <w:tcPr>
            <w:tcW w:w="283" w:type="dxa"/>
          </w:tcPr>
          <w:p w14:paraId="075C55C7" w14:textId="77777777" w:rsidR="00887E43" w:rsidRPr="000D01E8" w:rsidRDefault="00887E43" w:rsidP="00D51E12">
            <w:pPr>
              <w:tabs>
                <w:tab w:val="left" w:pos="2552"/>
                <w:tab w:val="left" w:pos="2694"/>
                <w:tab w:val="left" w:pos="3402"/>
              </w:tabs>
              <w:spacing w:before="20" w:after="20"/>
              <w:ind w:left="-70"/>
              <w:jc w:val="center"/>
            </w:pPr>
          </w:p>
        </w:tc>
        <w:tc>
          <w:tcPr>
            <w:tcW w:w="5672" w:type="dxa"/>
            <w:shd w:val="pct5" w:color="000000" w:fill="FFFFFF"/>
          </w:tcPr>
          <w:p w14:paraId="7C535814" w14:textId="77777777" w:rsidR="00887E43" w:rsidRPr="000D01E8" w:rsidRDefault="00887E43" w:rsidP="00D51E12">
            <w:pPr>
              <w:tabs>
                <w:tab w:val="left" w:pos="708"/>
              </w:tabs>
              <w:spacing w:before="20" w:after="20"/>
              <w:rPr>
                <w:color w:val="0000FF"/>
              </w:rPr>
            </w:pPr>
          </w:p>
        </w:tc>
        <w:tc>
          <w:tcPr>
            <w:tcW w:w="25" w:type="dxa"/>
          </w:tcPr>
          <w:p w14:paraId="2466FE97" w14:textId="77777777" w:rsidR="00887E43" w:rsidRPr="000D01E8" w:rsidRDefault="00887E43" w:rsidP="00D51E12">
            <w:pPr>
              <w:tabs>
                <w:tab w:val="left" w:pos="283"/>
                <w:tab w:val="left" w:pos="2552"/>
                <w:tab w:val="left" w:pos="2694"/>
                <w:tab w:val="left" w:pos="3402"/>
              </w:tabs>
              <w:spacing w:before="20" w:after="20"/>
              <w:rPr>
                <w:i/>
              </w:rPr>
            </w:pPr>
          </w:p>
        </w:tc>
        <w:tc>
          <w:tcPr>
            <w:tcW w:w="1109" w:type="dxa"/>
          </w:tcPr>
          <w:p w14:paraId="1E419C22" w14:textId="77777777" w:rsidR="00887E43" w:rsidRPr="000D01E8" w:rsidRDefault="00887E43" w:rsidP="00D51E12">
            <w:pPr>
              <w:tabs>
                <w:tab w:val="left" w:pos="283"/>
                <w:tab w:val="left" w:pos="2552"/>
                <w:tab w:val="left" w:pos="2694"/>
                <w:tab w:val="left" w:pos="3402"/>
              </w:tabs>
              <w:spacing w:before="20" w:after="20"/>
              <w:rPr>
                <w:i/>
              </w:rPr>
            </w:pPr>
          </w:p>
        </w:tc>
      </w:tr>
      <w:tr w:rsidR="00887E43" w:rsidRPr="000D01E8" w14:paraId="64EA4788" w14:textId="77777777" w:rsidTr="00D51E12">
        <w:trPr>
          <w:trHeight w:val="340"/>
        </w:trPr>
        <w:tc>
          <w:tcPr>
            <w:tcW w:w="2550" w:type="dxa"/>
          </w:tcPr>
          <w:p w14:paraId="2B4C67FD" w14:textId="77777777" w:rsidR="00887E43" w:rsidRPr="000D01E8" w:rsidRDefault="00887E43" w:rsidP="00D51E12">
            <w:pPr>
              <w:tabs>
                <w:tab w:val="left" w:pos="2552"/>
                <w:tab w:val="left" w:pos="2694"/>
                <w:tab w:val="left" w:pos="3402"/>
              </w:tabs>
              <w:spacing w:before="20" w:after="20"/>
            </w:pPr>
          </w:p>
        </w:tc>
        <w:tc>
          <w:tcPr>
            <w:tcW w:w="283" w:type="dxa"/>
          </w:tcPr>
          <w:p w14:paraId="2D3E2C21" w14:textId="77777777" w:rsidR="00887E43" w:rsidRPr="000D01E8" w:rsidRDefault="00887E43" w:rsidP="00D51E12">
            <w:pPr>
              <w:tabs>
                <w:tab w:val="left" w:pos="2552"/>
                <w:tab w:val="left" w:pos="2694"/>
                <w:tab w:val="left" w:pos="3402"/>
              </w:tabs>
              <w:spacing w:before="20" w:after="20"/>
              <w:ind w:left="-70"/>
              <w:jc w:val="center"/>
            </w:pPr>
          </w:p>
        </w:tc>
        <w:tc>
          <w:tcPr>
            <w:tcW w:w="5672" w:type="dxa"/>
            <w:shd w:val="pct5" w:color="000000" w:fill="FFFFFF"/>
          </w:tcPr>
          <w:p w14:paraId="452FB1F3" w14:textId="77777777" w:rsidR="00887E43" w:rsidRPr="000D01E8" w:rsidRDefault="00887E43" w:rsidP="00D51E12">
            <w:pPr>
              <w:tabs>
                <w:tab w:val="left" w:pos="708"/>
              </w:tabs>
              <w:spacing w:before="20" w:after="20"/>
              <w:rPr>
                <w:color w:val="0000FF"/>
              </w:rPr>
            </w:pPr>
          </w:p>
        </w:tc>
        <w:tc>
          <w:tcPr>
            <w:tcW w:w="25" w:type="dxa"/>
          </w:tcPr>
          <w:p w14:paraId="51CA8773" w14:textId="77777777" w:rsidR="00887E43" w:rsidRPr="000D01E8" w:rsidRDefault="00887E43" w:rsidP="00D51E12">
            <w:pPr>
              <w:tabs>
                <w:tab w:val="left" w:pos="283"/>
                <w:tab w:val="left" w:pos="2552"/>
                <w:tab w:val="left" w:pos="2694"/>
                <w:tab w:val="left" w:pos="3402"/>
              </w:tabs>
              <w:spacing w:before="20" w:after="20"/>
              <w:rPr>
                <w:i/>
              </w:rPr>
            </w:pPr>
          </w:p>
        </w:tc>
        <w:tc>
          <w:tcPr>
            <w:tcW w:w="1109" w:type="dxa"/>
          </w:tcPr>
          <w:p w14:paraId="61BB2E40" w14:textId="77777777" w:rsidR="00887E43" w:rsidRPr="000D01E8" w:rsidRDefault="00887E43" w:rsidP="00D51E12">
            <w:pPr>
              <w:tabs>
                <w:tab w:val="left" w:pos="283"/>
                <w:tab w:val="left" w:pos="2552"/>
                <w:tab w:val="left" w:pos="2694"/>
                <w:tab w:val="left" w:pos="3402"/>
              </w:tabs>
              <w:spacing w:before="20" w:after="20"/>
              <w:rPr>
                <w:i/>
              </w:rPr>
            </w:pPr>
          </w:p>
        </w:tc>
      </w:tr>
      <w:tr w:rsidR="00887E43" w:rsidRPr="000D01E8" w14:paraId="177F8C60" w14:textId="77777777" w:rsidTr="00D51E12">
        <w:trPr>
          <w:trHeight w:val="71"/>
        </w:trPr>
        <w:tc>
          <w:tcPr>
            <w:tcW w:w="2550" w:type="dxa"/>
          </w:tcPr>
          <w:p w14:paraId="0AC71708" w14:textId="77777777" w:rsidR="00887E43" w:rsidRPr="000D01E8" w:rsidRDefault="00887E43" w:rsidP="00D51E12">
            <w:pPr>
              <w:tabs>
                <w:tab w:val="left" w:pos="2552"/>
                <w:tab w:val="left" w:pos="2694"/>
                <w:tab w:val="left" w:pos="3402"/>
              </w:tabs>
              <w:spacing w:before="20" w:after="20"/>
            </w:pPr>
          </w:p>
        </w:tc>
        <w:tc>
          <w:tcPr>
            <w:tcW w:w="283" w:type="dxa"/>
          </w:tcPr>
          <w:p w14:paraId="12CB5398" w14:textId="77777777" w:rsidR="00887E43" w:rsidRPr="000D01E8" w:rsidRDefault="00887E43" w:rsidP="00D51E12">
            <w:pPr>
              <w:tabs>
                <w:tab w:val="left" w:pos="2552"/>
                <w:tab w:val="left" w:pos="2694"/>
                <w:tab w:val="left" w:pos="3402"/>
              </w:tabs>
              <w:spacing w:before="20" w:after="20"/>
              <w:ind w:left="-70"/>
              <w:jc w:val="center"/>
            </w:pPr>
          </w:p>
        </w:tc>
        <w:tc>
          <w:tcPr>
            <w:tcW w:w="5672" w:type="dxa"/>
            <w:tcBorders>
              <w:bottom w:val="single" w:sz="4" w:space="0" w:color="FFFFFF" w:themeColor="background1"/>
            </w:tcBorders>
          </w:tcPr>
          <w:p w14:paraId="1D529EDA" w14:textId="77777777" w:rsidR="00887E43" w:rsidRPr="000D01E8" w:rsidRDefault="00887E43" w:rsidP="00D51E12">
            <w:pPr>
              <w:tabs>
                <w:tab w:val="left" w:pos="708"/>
              </w:tabs>
              <w:spacing w:before="20" w:after="20"/>
              <w:rPr>
                <w:color w:val="0000FF"/>
              </w:rPr>
            </w:pPr>
          </w:p>
        </w:tc>
        <w:tc>
          <w:tcPr>
            <w:tcW w:w="25" w:type="dxa"/>
          </w:tcPr>
          <w:p w14:paraId="05A4C041" w14:textId="77777777" w:rsidR="00887E43" w:rsidRPr="000D01E8" w:rsidRDefault="00887E43" w:rsidP="00D51E12">
            <w:pPr>
              <w:tabs>
                <w:tab w:val="left" w:pos="283"/>
                <w:tab w:val="left" w:pos="2552"/>
                <w:tab w:val="left" w:pos="2694"/>
                <w:tab w:val="left" w:pos="3402"/>
              </w:tabs>
              <w:spacing w:before="20" w:after="20"/>
              <w:rPr>
                <w:i/>
              </w:rPr>
            </w:pPr>
          </w:p>
        </w:tc>
        <w:tc>
          <w:tcPr>
            <w:tcW w:w="1109" w:type="dxa"/>
          </w:tcPr>
          <w:p w14:paraId="1C7033CA" w14:textId="77777777" w:rsidR="00887E43" w:rsidRPr="000D01E8" w:rsidRDefault="00887E43" w:rsidP="00D51E12">
            <w:pPr>
              <w:tabs>
                <w:tab w:val="left" w:pos="283"/>
                <w:tab w:val="left" w:pos="2552"/>
                <w:tab w:val="left" w:pos="2694"/>
                <w:tab w:val="left" w:pos="3402"/>
              </w:tabs>
              <w:spacing w:before="20" w:after="20"/>
              <w:rPr>
                <w:i/>
              </w:rPr>
            </w:pPr>
          </w:p>
        </w:tc>
      </w:tr>
      <w:tr w:rsidR="00887E43" w:rsidRPr="000D01E8" w14:paraId="16FE9E9A" w14:textId="77777777" w:rsidTr="00D51E12">
        <w:trPr>
          <w:trHeight w:val="340"/>
        </w:trPr>
        <w:tc>
          <w:tcPr>
            <w:tcW w:w="2550" w:type="dxa"/>
          </w:tcPr>
          <w:p w14:paraId="1338F700" w14:textId="77777777" w:rsidR="00887E43" w:rsidRPr="000D01E8" w:rsidRDefault="00887E43" w:rsidP="00D51E12">
            <w:pPr>
              <w:tabs>
                <w:tab w:val="left" w:pos="2552"/>
                <w:tab w:val="left" w:pos="2694"/>
                <w:tab w:val="left" w:pos="3402"/>
              </w:tabs>
              <w:spacing w:before="20" w:after="20"/>
            </w:pPr>
            <w:r w:rsidRPr="000D01E8">
              <w:t>Tätigkeitsgebiete</w:t>
            </w:r>
          </w:p>
        </w:tc>
        <w:tc>
          <w:tcPr>
            <w:tcW w:w="283" w:type="dxa"/>
            <w:tcBorders>
              <w:right w:val="single" w:sz="4" w:space="0" w:color="FFFFFF" w:themeColor="background1"/>
            </w:tcBorders>
          </w:tcPr>
          <w:p w14:paraId="0B68705A" w14:textId="77777777" w:rsidR="00887E43" w:rsidRPr="000D01E8" w:rsidRDefault="00887E43" w:rsidP="00D51E12">
            <w:pPr>
              <w:tabs>
                <w:tab w:val="left" w:pos="2552"/>
                <w:tab w:val="left" w:pos="2694"/>
                <w:tab w:val="left" w:pos="3402"/>
              </w:tabs>
              <w:spacing w:before="20" w:after="20"/>
              <w:ind w:left="-70"/>
              <w:jc w:val="center"/>
            </w:pPr>
          </w:p>
        </w:tc>
        <w:tc>
          <w:tcPr>
            <w:tcW w:w="56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40AAECC2" w14:textId="77777777" w:rsidR="00887E43" w:rsidRPr="000D01E8" w:rsidRDefault="00887E43" w:rsidP="00D51E12">
            <w:pPr>
              <w:tabs>
                <w:tab w:val="left" w:pos="708"/>
              </w:tabs>
              <w:spacing w:before="20" w:after="20"/>
              <w:rPr>
                <w:color w:val="0000FF"/>
              </w:rPr>
            </w:pPr>
          </w:p>
        </w:tc>
        <w:tc>
          <w:tcPr>
            <w:tcW w:w="25" w:type="dxa"/>
            <w:tcBorders>
              <w:left w:val="single" w:sz="4" w:space="0" w:color="FFFFFF" w:themeColor="background1"/>
            </w:tcBorders>
          </w:tcPr>
          <w:p w14:paraId="7849B3ED" w14:textId="77777777" w:rsidR="00887E43" w:rsidRPr="000D01E8" w:rsidRDefault="00887E43" w:rsidP="00D51E12">
            <w:pPr>
              <w:tabs>
                <w:tab w:val="left" w:pos="283"/>
                <w:tab w:val="left" w:pos="2552"/>
                <w:tab w:val="left" w:pos="2694"/>
                <w:tab w:val="left" w:pos="3402"/>
              </w:tabs>
              <w:spacing w:before="20" w:after="20"/>
              <w:rPr>
                <w:i/>
              </w:rPr>
            </w:pPr>
          </w:p>
        </w:tc>
        <w:tc>
          <w:tcPr>
            <w:tcW w:w="1109" w:type="dxa"/>
          </w:tcPr>
          <w:p w14:paraId="3E88890D" w14:textId="77777777" w:rsidR="00887E43" w:rsidRPr="000D01E8" w:rsidRDefault="00887E43" w:rsidP="00D51E12">
            <w:pPr>
              <w:tabs>
                <w:tab w:val="left" w:pos="283"/>
                <w:tab w:val="left" w:pos="2552"/>
                <w:tab w:val="left" w:pos="2694"/>
                <w:tab w:val="left" w:pos="3402"/>
              </w:tabs>
              <w:spacing w:before="20" w:after="20"/>
              <w:rPr>
                <w:i/>
              </w:rPr>
            </w:pPr>
          </w:p>
        </w:tc>
      </w:tr>
    </w:tbl>
    <w:p w14:paraId="41173C7B" w14:textId="77777777" w:rsidR="00887E43" w:rsidRPr="000D01E8" w:rsidRDefault="00887E43" w:rsidP="00887E43">
      <w:pPr>
        <w:pStyle w:val="berschrift2"/>
        <w:spacing w:line="240" w:lineRule="auto"/>
        <w:jc w:val="both"/>
      </w:pPr>
      <w:bookmarkStart w:id="11" w:name="_Toc876175"/>
      <w:bookmarkStart w:id="12" w:name="_Toc146715778"/>
      <w:bookmarkStart w:id="13" w:name="_Toc146716236"/>
      <w:r w:rsidRPr="000D01E8">
        <w:t>Vorgesehene Sub</w:t>
      </w:r>
      <w:bookmarkEnd w:id="11"/>
      <w:r w:rsidRPr="000D01E8">
        <w:t>planer/Subunternehmer</w:t>
      </w:r>
      <w:bookmarkEnd w:id="12"/>
      <w:bookmarkEnd w:id="13"/>
    </w:p>
    <w:tbl>
      <w:tblPr>
        <w:tblStyle w:val="Tabellenraster"/>
        <w:tblW w:w="9639" w:type="dxa"/>
        <w:tblInd w:w="57" w:type="dxa"/>
        <w:tblCellMar>
          <w:top w:w="57" w:type="dxa"/>
          <w:left w:w="57" w:type="dxa"/>
          <w:bottom w:w="57" w:type="dxa"/>
          <w:right w:w="28" w:type="dxa"/>
        </w:tblCellMar>
        <w:tblLook w:val="01E0" w:firstRow="1" w:lastRow="1" w:firstColumn="1" w:lastColumn="1" w:noHBand="0" w:noVBand="0"/>
      </w:tblPr>
      <w:tblGrid>
        <w:gridCol w:w="3402"/>
        <w:gridCol w:w="3261"/>
        <w:gridCol w:w="2976"/>
      </w:tblGrid>
      <w:tr w:rsidR="00887E43" w:rsidRPr="000D01E8" w14:paraId="4F4FF10A" w14:textId="77777777" w:rsidTr="00D51E12">
        <w:trPr>
          <w:cantSplit/>
          <w:trHeight w:val="680"/>
        </w:trPr>
        <w:tc>
          <w:tcPr>
            <w:tcW w:w="3402" w:type="dxa"/>
            <w:tcBorders>
              <w:top w:val="nil"/>
              <w:left w:val="nil"/>
            </w:tcBorders>
            <w:shd w:val="clear" w:color="auto" w:fill="E6E6E6"/>
            <w:vAlign w:val="center"/>
          </w:tcPr>
          <w:p w14:paraId="33781FEA" w14:textId="77777777" w:rsidR="00887E43" w:rsidRPr="000D01E8" w:rsidRDefault="00887E43" w:rsidP="00D51E12">
            <w:pPr>
              <w:pStyle w:val="Stile10ptGrassetto"/>
              <w:rPr>
                <w:b w:val="0"/>
                <w:lang w:val="de-CH"/>
              </w:rPr>
            </w:pPr>
            <w:r w:rsidRPr="000D01E8">
              <w:rPr>
                <w:b w:val="0"/>
                <w:lang w:val="de-CH"/>
              </w:rPr>
              <w:t>Leistung Subunternehmer/-in</w:t>
            </w:r>
          </w:p>
        </w:tc>
        <w:tc>
          <w:tcPr>
            <w:tcW w:w="3261" w:type="dxa"/>
            <w:tcBorders>
              <w:top w:val="nil"/>
            </w:tcBorders>
            <w:shd w:val="clear" w:color="auto" w:fill="E6E6E6"/>
            <w:vAlign w:val="center"/>
          </w:tcPr>
          <w:p w14:paraId="226D16B2" w14:textId="77777777" w:rsidR="00887E43" w:rsidRPr="000D01E8" w:rsidRDefault="00887E43" w:rsidP="00D51E12">
            <w:pPr>
              <w:pStyle w:val="Stile10ptGrassetto"/>
              <w:rPr>
                <w:b w:val="0"/>
                <w:lang w:val="de-CH"/>
              </w:rPr>
            </w:pPr>
            <w:r w:rsidRPr="000D01E8">
              <w:rPr>
                <w:b w:val="0"/>
                <w:lang w:val="de-CH"/>
              </w:rPr>
              <w:t>Firmenname / Sitz</w:t>
            </w:r>
          </w:p>
        </w:tc>
        <w:tc>
          <w:tcPr>
            <w:tcW w:w="2976" w:type="dxa"/>
            <w:tcBorders>
              <w:top w:val="nil"/>
              <w:bottom w:val="single" w:sz="4" w:space="0" w:color="auto"/>
              <w:right w:val="nil"/>
            </w:tcBorders>
            <w:shd w:val="clear" w:color="auto" w:fill="E6E6E6"/>
            <w:vAlign w:val="center"/>
          </w:tcPr>
          <w:p w14:paraId="4E0C7777" w14:textId="77777777" w:rsidR="00887E43" w:rsidRPr="000D01E8" w:rsidRDefault="00887E43" w:rsidP="00D51E12">
            <w:pPr>
              <w:pStyle w:val="Stile10ptGrassetto"/>
              <w:tabs>
                <w:tab w:val="left" w:pos="2279"/>
              </w:tabs>
              <w:rPr>
                <w:b w:val="0"/>
                <w:lang w:val="de-CH"/>
              </w:rPr>
            </w:pPr>
            <w:r w:rsidRPr="000D01E8">
              <w:rPr>
                <w:b w:val="0"/>
                <w:lang w:val="de-CH"/>
              </w:rPr>
              <w:t xml:space="preserve">   Auftragsanteil (ca. CHF)</w:t>
            </w:r>
          </w:p>
        </w:tc>
      </w:tr>
      <w:tr w:rsidR="00887E43" w:rsidRPr="000D01E8" w14:paraId="6B6DE2B5" w14:textId="77777777" w:rsidTr="00D51E12">
        <w:trPr>
          <w:cantSplit/>
          <w:trHeight w:val="567"/>
        </w:trPr>
        <w:tc>
          <w:tcPr>
            <w:tcW w:w="3402" w:type="dxa"/>
            <w:tcBorders>
              <w:left w:val="nil"/>
            </w:tcBorders>
            <w:shd w:val="clear" w:color="auto" w:fill="F2F2F2" w:themeFill="background1" w:themeFillShade="F2"/>
            <w:vAlign w:val="center"/>
          </w:tcPr>
          <w:p w14:paraId="48DEDA2F" w14:textId="77777777" w:rsidR="00887E43" w:rsidRPr="000D01E8" w:rsidRDefault="00887E43" w:rsidP="00D51E12">
            <w:pPr>
              <w:pStyle w:val="Normale1"/>
              <w:rPr>
                <w:lang w:val="de-CH"/>
              </w:rPr>
            </w:pPr>
          </w:p>
        </w:tc>
        <w:tc>
          <w:tcPr>
            <w:tcW w:w="3261" w:type="dxa"/>
            <w:shd w:val="clear" w:color="auto" w:fill="F2F2F2" w:themeFill="background1" w:themeFillShade="F2"/>
            <w:vAlign w:val="center"/>
          </w:tcPr>
          <w:p w14:paraId="286516D7" w14:textId="77777777" w:rsidR="00887E43" w:rsidRPr="000D01E8" w:rsidRDefault="00887E43" w:rsidP="00D51E12">
            <w:pPr>
              <w:pStyle w:val="Normale1"/>
              <w:rPr>
                <w:lang w:val="de-CH"/>
              </w:rPr>
            </w:pPr>
          </w:p>
        </w:tc>
        <w:tc>
          <w:tcPr>
            <w:tcW w:w="2976" w:type="dxa"/>
            <w:tcBorders>
              <w:right w:val="single" w:sz="4" w:space="0" w:color="FFFFFF" w:themeColor="background1"/>
            </w:tcBorders>
            <w:shd w:val="clear" w:color="auto" w:fill="F2F2F2" w:themeFill="background1" w:themeFillShade="F2"/>
            <w:vAlign w:val="center"/>
          </w:tcPr>
          <w:p w14:paraId="492A00CF" w14:textId="77777777" w:rsidR="00887E43" w:rsidRPr="000D01E8" w:rsidRDefault="00887E43" w:rsidP="00D51E12">
            <w:pPr>
              <w:pStyle w:val="Normale1"/>
              <w:tabs>
                <w:tab w:val="right" w:pos="2268"/>
              </w:tabs>
              <w:rPr>
                <w:lang w:val="de-CH"/>
              </w:rPr>
            </w:pPr>
            <w:r w:rsidRPr="000D01E8">
              <w:rPr>
                <w:lang w:val="de-CH"/>
              </w:rPr>
              <w:tab/>
            </w:r>
          </w:p>
        </w:tc>
      </w:tr>
      <w:tr w:rsidR="00887E43" w:rsidRPr="000D01E8" w14:paraId="1316EEB6" w14:textId="77777777" w:rsidTr="00D51E12">
        <w:trPr>
          <w:cantSplit/>
          <w:trHeight w:val="567"/>
        </w:trPr>
        <w:tc>
          <w:tcPr>
            <w:tcW w:w="3402" w:type="dxa"/>
            <w:tcBorders>
              <w:left w:val="nil"/>
            </w:tcBorders>
            <w:shd w:val="clear" w:color="auto" w:fill="F2F2F2" w:themeFill="background1" w:themeFillShade="F2"/>
            <w:vAlign w:val="center"/>
          </w:tcPr>
          <w:p w14:paraId="719F2DF7" w14:textId="77777777" w:rsidR="00887E43" w:rsidRPr="000D01E8" w:rsidRDefault="00887E43" w:rsidP="00D51E12">
            <w:pPr>
              <w:pStyle w:val="Normale1"/>
              <w:rPr>
                <w:lang w:val="de-CH"/>
              </w:rPr>
            </w:pPr>
          </w:p>
        </w:tc>
        <w:tc>
          <w:tcPr>
            <w:tcW w:w="3261" w:type="dxa"/>
            <w:shd w:val="clear" w:color="auto" w:fill="F2F2F2" w:themeFill="background1" w:themeFillShade="F2"/>
            <w:vAlign w:val="center"/>
          </w:tcPr>
          <w:p w14:paraId="02B35272" w14:textId="77777777" w:rsidR="00887E43" w:rsidRPr="000D01E8" w:rsidRDefault="00887E43" w:rsidP="00D51E12">
            <w:pPr>
              <w:pStyle w:val="Normale1"/>
              <w:rPr>
                <w:lang w:val="de-CH"/>
              </w:rPr>
            </w:pPr>
          </w:p>
        </w:tc>
        <w:tc>
          <w:tcPr>
            <w:tcW w:w="2976" w:type="dxa"/>
            <w:tcBorders>
              <w:right w:val="single" w:sz="4" w:space="0" w:color="FFFFFF" w:themeColor="background1"/>
            </w:tcBorders>
            <w:shd w:val="clear" w:color="auto" w:fill="F2F2F2" w:themeFill="background1" w:themeFillShade="F2"/>
            <w:vAlign w:val="center"/>
          </w:tcPr>
          <w:p w14:paraId="346EA0AD" w14:textId="77777777" w:rsidR="00887E43" w:rsidRPr="000D01E8" w:rsidRDefault="00887E43" w:rsidP="00D51E12">
            <w:pPr>
              <w:pStyle w:val="Normale1"/>
              <w:tabs>
                <w:tab w:val="right" w:pos="2268"/>
              </w:tabs>
              <w:rPr>
                <w:lang w:val="de-CH"/>
              </w:rPr>
            </w:pPr>
            <w:r w:rsidRPr="000D01E8">
              <w:rPr>
                <w:lang w:val="de-CH"/>
              </w:rPr>
              <w:tab/>
            </w:r>
          </w:p>
        </w:tc>
      </w:tr>
      <w:tr w:rsidR="00887E43" w:rsidRPr="000D01E8" w14:paraId="1C3FBF3F" w14:textId="77777777" w:rsidTr="00D51E12">
        <w:trPr>
          <w:cantSplit/>
          <w:trHeight w:val="567"/>
        </w:trPr>
        <w:tc>
          <w:tcPr>
            <w:tcW w:w="6663" w:type="dxa"/>
            <w:gridSpan w:val="2"/>
            <w:tcBorders>
              <w:left w:val="nil"/>
            </w:tcBorders>
            <w:vAlign w:val="center"/>
          </w:tcPr>
          <w:p w14:paraId="71D068C6" w14:textId="77777777" w:rsidR="00887E43" w:rsidRPr="000D01E8" w:rsidRDefault="00887E43" w:rsidP="00D51E12">
            <w:pPr>
              <w:pStyle w:val="Normale1"/>
              <w:rPr>
                <w:lang w:val="de-CH"/>
              </w:rPr>
            </w:pPr>
            <w:r w:rsidRPr="000D01E8">
              <w:rPr>
                <w:lang w:val="de-CH"/>
              </w:rPr>
              <w:t>Total Auftragsanteil (ca. CHF):</w:t>
            </w:r>
          </w:p>
        </w:tc>
        <w:tc>
          <w:tcPr>
            <w:tcW w:w="2976" w:type="dxa"/>
            <w:tcBorders>
              <w:right w:val="single" w:sz="4" w:space="0" w:color="FFFFFF" w:themeColor="background1"/>
            </w:tcBorders>
            <w:shd w:val="clear" w:color="auto" w:fill="F2F2F2" w:themeFill="background1" w:themeFillShade="F2"/>
            <w:vAlign w:val="center"/>
          </w:tcPr>
          <w:p w14:paraId="635057A8" w14:textId="77777777" w:rsidR="00887E43" w:rsidRPr="000D01E8" w:rsidRDefault="00887E43" w:rsidP="00D51E12">
            <w:pPr>
              <w:pStyle w:val="Normale1"/>
              <w:tabs>
                <w:tab w:val="right" w:pos="2268"/>
              </w:tabs>
              <w:rPr>
                <w:lang w:val="de-CH"/>
              </w:rPr>
            </w:pPr>
            <w:r w:rsidRPr="000D01E8">
              <w:rPr>
                <w:lang w:val="de-CH"/>
              </w:rPr>
              <w:tab/>
            </w:r>
          </w:p>
        </w:tc>
      </w:tr>
      <w:tr w:rsidR="00887E43" w:rsidRPr="000D01E8" w14:paraId="05896C72" w14:textId="77777777" w:rsidTr="00D51E12">
        <w:trPr>
          <w:cantSplit/>
          <w:trHeight w:val="567"/>
        </w:trPr>
        <w:tc>
          <w:tcPr>
            <w:tcW w:w="6663" w:type="dxa"/>
            <w:gridSpan w:val="2"/>
            <w:tcBorders>
              <w:left w:val="nil"/>
            </w:tcBorders>
            <w:vAlign w:val="center"/>
          </w:tcPr>
          <w:p w14:paraId="549886FD" w14:textId="77777777" w:rsidR="00887E43" w:rsidRPr="000D01E8" w:rsidRDefault="00887E43" w:rsidP="00D51E12">
            <w:pPr>
              <w:pStyle w:val="Normale1"/>
              <w:rPr>
                <w:lang w:val="de-CH"/>
              </w:rPr>
            </w:pPr>
            <w:r w:rsidRPr="000D01E8">
              <w:rPr>
                <w:lang w:val="de-CH"/>
              </w:rPr>
              <w:t>Approximativer %-Anteil an der Angebotssumme:</w:t>
            </w:r>
          </w:p>
        </w:tc>
        <w:tc>
          <w:tcPr>
            <w:tcW w:w="2976" w:type="dxa"/>
            <w:tcBorders>
              <w:right w:val="single" w:sz="4" w:space="0" w:color="FFFFFF" w:themeColor="background1"/>
            </w:tcBorders>
            <w:shd w:val="clear" w:color="auto" w:fill="F2F2F2" w:themeFill="background1" w:themeFillShade="F2"/>
            <w:vAlign w:val="center"/>
          </w:tcPr>
          <w:p w14:paraId="7A7F6D1A" w14:textId="77777777" w:rsidR="00887E43" w:rsidRPr="000D01E8" w:rsidRDefault="00887E43" w:rsidP="00D51E12">
            <w:pPr>
              <w:pStyle w:val="Normale1"/>
              <w:tabs>
                <w:tab w:val="right" w:pos="2268"/>
              </w:tabs>
              <w:rPr>
                <w:lang w:val="de-CH"/>
              </w:rPr>
            </w:pPr>
            <w:r w:rsidRPr="000D01E8">
              <w:rPr>
                <w:lang w:val="de-CH"/>
              </w:rPr>
              <w:tab/>
            </w:r>
          </w:p>
        </w:tc>
      </w:tr>
    </w:tbl>
    <w:p w14:paraId="0411F768" w14:textId="77777777" w:rsidR="00887E43" w:rsidRPr="000D01E8" w:rsidRDefault="00887E43" w:rsidP="00887E43">
      <w:pPr>
        <w:pStyle w:val="berschrift2"/>
        <w:spacing w:line="240" w:lineRule="auto"/>
        <w:jc w:val="both"/>
      </w:pPr>
      <w:bookmarkStart w:id="14" w:name="_Toc876177"/>
      <w:bookmarkStart w:id="15" w:name="_Toc146715779"/>
      <w:bookmarkStart w:id="16" w:name="_Toc146716237"/>
      <w:r w:rsidRPr="000D01E8">
        <w:lastRenderedPageBreak/>
        <w:t xml:space="preserve">Versicherung der </w:t>
      </w:r>
      <w:bookmarkEnd w:id="14"/>
      <w:r w:rsidRPr="000D01E8">
        <w:t>Anbieterin</w:t>
      </w:r>
      <w:bookmarkEnd w:id="15"/>
      <w:bookmarkEnd w:id="16"/>
    </w:p>
    <w:tbl>
      <w:tblPr>
        <w:tblW w:w="9639" w:type="dxa"/>
        <w:tblLayout w:type="fixed"/>
        <w:tblCellMar>
          <w:left w:w="0" w:type="dxa"/>
          <w:right w:w="0" w:type="dxa"/>
        </w:tblCellMar>
        <w:tblLook w:val="0000" w:firstRow="0" w:lastRow="0" w:firstColumn="0" w:lastColumn="0" w:noHBand="0" w:noVBand="0"/>
      </w:tblPr>
      <w:tblGrid>
        <w:gridCol w:w="2835"/>
        <w:gridCol w:w="25"/>
        <w:gridCol w:w="2893"/>
        <w:gridCol w:w="3886"/>
      </w:tblGrid>
      <w:tr w:rsidR="00887E43" w:rsidRPr="000D01E8" w14:paraId="649D0F8E" w14:textId="77777777" w:rsidTr="00D51E12">
        <w:trPr>
          <w:trHeight w:val="340"/>
        </w:trPr>
        <w:tc>
          <w:tcPr>
            <w:tcW w:w="9639" w:type="dxa"/>
            <w:gridSpan w:val="4"/>
          </w:tcPr>
          <w:p w14:paraId="404D07C7" w14:textId="77777777" w:rsidR="00887E43" w:rsidRPr="000D01E8" w:rsidRDefault="00887E43" w:rsidP="00D51E12">
            <w:r w:rsidRPr="000D01E8">
              <w:t>Der Unternehmer haftet für alle Schäden an Personen oder Sachen in der Ausübung seiner Arbeit. Der Unternehmer erklärt, dass er für folgende Leistungen, mit einer Haftpflichtversicherung für Schaden an Dritten und Sachen, versichert ist:</w:t>
            </w:r>
          </w:p>
          <w:p w14:paraId="66304391" w14:textId="77777777" w:rsidR="00887E43" w:rsidRPr="000D01E8" w:rsidRDefault="00887E43" w:rsidP="00D51E12">
            <w:pPr>
              <w:tabs>
                <w:tab w:val="left" w:pos="708"/>
              </w:tabs>
            </w:pPr>
          </w:p>
        </w:tc>
      </w:tr>
      <w:tr w:rsidR="00887E43" w:rsidRPr="000D01E8" w14:paraId="6DED19B0" w14:textId="77777777" w:rsidTr="00D51E12">
        <w:trPr>
          <w:trHeight w:val="340"/>
        </w:trPr>
        <w:tc>
          <w:tcPr>
            <w:tcW w:w="2835" w:type="dxa"/>
          </w:tcPr>
          <w:p w14:paraId="786A9A6B" w14:textId="77777777" w:rsidR="00887E43" w:rsidRPr="000D01E8" w:rsidRDefault="00887E43" w:rsidP="00D51E12">
            <w:pPr>
              <w:tabs>
                <w:tab w:val="left" w:pos="2552"/>
                <w:tab w:val="left" w:pos="2694"/>
                <w:tab w:val="left" w:pos="3402"/>
              </w:tabs>
            </w:pPr>
            <w:r w:rsidRPr="000D01E8">
              <w:t>Haftpflichtversicherung bei</w:t>
            </w:r>
          </w:p>
        </w:tc>
        <w:tc>
          <w:tcPr>
            <w:tcW w:w="25" w:type="dxa"/>
          </w:tcPr>
          <w:p w14:paraId="2CB2E0ED" w14:textId="77777777" w:rsidR="00887E43" w:rsidRPr="000D01E8" w:rsidRDefault="00887E43" w:rsidP="00D51E12">
            <w:pPr>
              <w:tabs>
                <w:tab w:val="left" w:pos="2552"/>
                <w:tab w:val="left" w:pos="2694"/>
                <w:tab w:val="left" w:pos="3402"/>
              </w:tabs>
              <w:ind w:left="-70"/>
            </w:pPr>
            <w:r w:rsidRPr="000D01E8">
              <w:t>:</w:t>
            </w:r>
          </w:p>
        </w:tc>
        <w:tc>
          <w:tcPr>
            <w:tcW w:w="6779" w:type="dxa"/>
            <w:gridSpan w:val="2"/>
            <w:shd w:val="pct5" w:color="000000" w:fill="FFFFFF"/>
          </w:tcPr>
          <w:p w14:paraId="656BA6DB" w14:textId="77777777" w:rsidR="00887E43" w:rsidRPr="000D01E8" w:rsidRDefault="00887E43" w:rsidP="00D51E12">
            <w:pPr>
              <w:tabs>
                <w:tab w:val="left" w:pos="708"/>
              </w:tabs>
            </w:pPr>
          </w:p>
        </w:tc>
      </w:tr>
      <w:tr w:rsidR="00887E43" w:rsidRPr="000D01E8" w14:paraId="79B0B550" w14:textId="77777777" w:rsidTr="00D51E12">
        <w:trPr>
          <w:trHeight w:val="340"/>
        </w:trPr>
        <w:tc>
          <w:tcPr>
            <w:tcW w:w="2835" w:type="dxa"/>
          </w:tcPr>
          <w:p w14:paraId="3BFF77FD" w14:textId="77777777" w:rsidR="00887E43" w:rsidRPr="000D01E8" w:rsidRDefault="00887E43" w:rsidP="00D51E12">
            <w:pPr>
              <w:tabs>
                <w:tab w:val="left" w:pos="2552"/>
                <w:tab w:val="left" w:pos="2694"/>
                <w:tab w:val="left" w:pos="3402"/>
              </w:tabs>
            </w:pPr>
            <w:r w:rsidRPr="000D01E8">
              <w:t>Deckungssumme für Personen- und Sachschäden</w:t>
            </w:r>
          </w:p>
        </w:tc>
        <w:tc>
          <w:tcPr>
            <w:tcW w:w="25" w:type="dxa"/>
            <w:tcBorders>
              <w:right w:val="single" w:sz="4" w:space="0" w:color="FFFFFF" w:themeColor="background1"/>
            </w:tcBorders>
          </w:tcPr>
          <w:p w14:paraId="52AAF2E9" w14:textId="77777777" w:rsidR="00887E43" w:rsidRPr="000D01E8" w:rsidRDefault="00887E43" w:rsidP="00D51E12">
            <w:pPr>
              <w:tabs>
                <w:tab w:val="left" w:pos="2552"/>
                <w:tab w:val="left" w:pos="2694"/>
                <w:tab w:val="left" w:pos="3402"/>
              </w:tabs>
              <w:ind w:left="-70"/>
            </w:pPr>
            <w:r w:rsidRPr="000D01E8">
              <w:t>:</w:t>
            </w:r>
          </w:p>
        </w:tc>
        <w:tc>
          <w:tcPr>
            <w:tcW w:w="28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0335B1DC" w14:textId="77777777" w:rsidR="00887E43" w:rsidRPr="000D01E8" w:rsidRDefault="00887E43" w:rsidP="00D51E12">
            <w:pPr>
              <w:tabs>
                <w:tab w:val="left" w:pos="708"/>
              </w:tabs>
            </w:pPr>
            <w:r w:rsidRPr="000D01E8">
              <w:t>CHF</w:t>
            </w:r>
            <w:r w:rsidRPr="000D01E8">
              <w:tab/>
              <w:t xml:space="preserve">        </w:t>
            </w:r>
          </w:p>
        </w:tc>
        <w:tc>
          <w:tcPr>
            <w:tcW w:w="38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DF4F6E6" w14:textId="77777777" w:rsidR="00887E43" w:rsidRPr="000D01E8" w:rsidRDefault="00887E43" w:rsidP="00D51E12">
            <w:pPr>
              <w:tabs>
                <w:tab w:val="left" w:pos="708"/>
              </w:tabs>
            </w:pPr>
            <w:r w:rsidRPr="000D01E8">
              <w:t>Selbstbehalt CHF</w:t>
            </w:r>
          </w:p>
        </w:tc>
      </w:tr>
      <w:tr w:rsidR="00887E43" w:rsidRPr="000D01E8" w14:paraId="7EC7881B" w14:textId="77777777" w:rsidTr="00D51E12">
        <w:trPr>
          <w:trHeight w:val="340"/>
        </w:trPr>
        <w:tc>
          <w:tcPr>
            <w:tcW w:w="2835" w:type="dxa"/>
          </w:tcPr>
          <w:p w14:paraId="0B28B427" w14:textId="77777777" w:rsidR="00887E43" w:rsidRPr="000D01E8" w:rsidRDefault="00887E43" w:rsidP="00D51E12">
            <w:pPr>
              <w:tabs>
                <w:tab w:val="left" w:pos="2552"/>
                <w:tab w:val="left" w:pos="2694"/>
                <w:tab w:val="left" w:pos="3402"/>
              </w:tabs>
            </w:pPr>
            <w:r w:rsidRPr="000D01E8">
              <w:t>Daraus folgende Vermögensschäden</w:t>
            </w:r>
          </w:p>
        </w:tc>
        <w:tc>
          <w:tcPr>
            <w:tcW w:w="25" w:type="dxa"/>
            <w:tcBorders>
              <w:right w:val="single" w:sz="4" w:space="0" w:color="FFFFFF" w:themeColor="background1"/>
            </w:tcBorders>
          </w:tcPr>
          <w:p w14:paraId="3393F9D6" w14:textId="77777777" w:rsidR="00887E43" w:rsidRPr="000D01E8" w:rsidRDefault="00887E43" w:rsidP="00D51E12">
            <w:pPr>
              <w:tabs>
                <w:tab w:val="left" w:pos="2552"/>
                <w:tab w:val="left" w:pos="2694"/>
                <w:tab w:val="left" w:pos="3402"/>
              </w:tabs>
              <w:ind w:left="-70"/>
            </w:pPr>
            <w:r w:rsidRPr="000D01E8">
              <w:t>:</w:t>
            </w:r>
          </w:p>
        </w:tc>
        <w:tc>
          <w:tcPr>
            <w:tcW w:w="28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4EE44D06" w14:textId="77777777" w:rsidR="00887E43" w:rsidRPr="000D01E8" w:rsidRDefault="00887E43" w:rsidP="00D51E12">
            <w:pPr>
              <w:tabs>
                <w:tab w:val="left" w:pos="708"/>
              </w:tabs>
            </w:pPr>
          </w:p>
          <w:p w14:paraId="276BC78E" w14:textId="77777777" w:rsidR="00887E43" w:rsidRPr="000D01E8" w:rsidRDefault="00887E43" w:rsidP="00D51E12">
            <w:pPr>
              <w:tabs>
                <w:tab w:val="left" w:pos="708"/>
              </w:tabs>
            </w:pPr>
            <w:r w:rsidRPr="000D01E8">
              <w:t>CHF</w:t>
            </w:r>
            <w:r w:rsidRPr="000D01E8">
              <w:tab/>
              <w:t xml:space="preserve">        </w:t>
            </w:r>
          </w:p>
        </w:tc>
        <w:tc>
          <w:tcPr>
            <w:tcW w:w="38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6CD36D66" w14:textId="77777777" w:rsidR="00887E43" w:rsidRPr="000D01E8" w:rsidRDefault="00887E43" w:rsidP="00D51E12">
            <w:pPr>
              <w:tabs>
                <w:tab w:val="left" w:pos="708"/>
              </w:tabs>
            </w:pPr>
          </w:p>
          <w:p w14:paraId="0618C198" w14:textId="77777777" w:rsidR="00887E43" w:rsidRPr="000D01E8" w:rsidRDefault="00887E43" w:rsidP="00D51E12">
            <w:pPr>
              <w:tabs>
                <w:tab w:val="left" w:pos="708"/>
              </w:tabs>
            </w:pPr>
            <w:r w:rsidRPr="000D01E8">
              <w:t>Selbstbehalt CHF</w:t>
            </w:r>
          </w:p>
        </w:tc>
      </w:tr>
      <w:tr w:rsidR="00887E43" w:rsidRPr="000D01E8" w14:paraId="500860BC" w14:textId="77777777" w:rsidTr="00D51E12">
        <w:trPr>
          <w:trHeight w:val="283"/>
        </w:trPr>
        <w:tc>
          <w:tcPr>
            <w:tcW w:w="9639" w:type="dxa"/>
            <w:gridSpan w:val="4"/>
          </w:tcPr>
          <w:p w14:paraId="47BD743C" w14:textId="77777777" w:rsidR="00887E43" w:rsidRPr="000D01E8" w:rsidRDefault="00887E43" w:rsidP="00D51E12">
            <w:pPr>
              <w:tabs>
                <w:tab w:val="left" w:pos="2552"/>
                <w:tab w:val="left" w:pos="2694"/>
                <w:tab w:val="left" w:pos="3402"/>
              </w:tabs>
            </w:pPr>
          </w:p>
          <w:p w14:paraId="4A210886" w14:textId="77777777" w:rsidR="00887E43" w:rsidRPr="000D01E8" w:rsidRDefault="00887E43" w:rsidP="00D51E12">
            <w:pPr>
              <w:tabs>
                <w:tab w:val="left" w:pos="2552"/>
                <w:tab w:val="left" w:pos="2694"/>
                <w:tab w:val="left" w:pos="3402"/>
              </w:tabs>
              <w:rPr>
                <w:b/>
              </w:rPr>
            </w:pPr>
            <w:r w:rsidRPr="000D01E8">
              <w:rPr>
                <w:b/>
              </w:rPr>
              <w:t>Weitere erforderliche Versicherungen des Unternehmers</w:t>
            </w:r>
          </w:p>
          <w:p w14:paraId="7050D7A4" w14:textId="77777777" w:rsidR="00887E43" w:rsidRPr="000D01E8" w:rsidRDefault="00887E43" w:rsidP="00D51E12">
            <w:pPr>
              <w:tabs>
                <w:tab w:val="left" w:pos="708"/>
              </w:tabs>
            </w:pPr>
            <w:r w:rsidRPr="000D01E8">
              <w:t>Allfällige weitere erforderliche Versicherungen sind in der Vertragsurkunde (A) aufgelistet. Die Anbieterin bestätigt mit der Abgabe ihres Angebotes, solche Versicherungen abzuschliessen (oder bereits bestehende auf den vorliegenden Auftrag auszudehnen).</w:t>
            </w:r>
          </w:p>
          <w:p w14:paraId="686D9C0C" w14:textId="77777777" w:rsidR="00887E43" w:rsidRPr="000D01E8" w:rsidRDefault="00887E43" w:rsidP="00D51E12">
            <w:pPr>
              <w:tabs>
                <w:tab w:val="left" w:pos="708"/>
              </w:tabs>
            </w:pPr>
          </w:p>
        </w:tc>
      </w:tr>
      <w:tr w:rsidR="00887E43" w:rsidRPr="000D01E8" w14:paraId="60F16D77" w14:textId="77777777" w:rsidTr="00D51E12">
        <w:trPr>
          <w:trHeight w:val="340"/>
        </w:trPr>
        <w:tc>
          <w:tcPr>
            <w:tcW w:w="2835" w:type="dxa"/>
          </w:tcPr>
          <w:p w14:paraId="6C73E71C" w14:textId="77777777" w:rsidR="00887E43" w:rsidRPr="000D01E8" w:rsidRDefault="00887E43" w:rsidP="00D51E12">
            <w:pPr>
              <w:tabs>
                <w:tab w:val="left" w:pos="2552"/>
                <w:tab w:val="left" w:pos="2694"/>
                <w:tab w:val="left" w:pos="3402"/>
              </w:tabs>
              <w:rPr>
                <w:b/>
              </w:rPr>
            </w:pPr>
            <w:r w:rsidRPr="000D01E8">
              <w:rPr>
                <w:b/>
              </w:rPr>
              <w:t>Bemerkungen</w:t>
            </w:r>
          </w:p>
        </w:tc>
        <w:tc>
          <w:tcPr>
            <w:tcW w:w="25" w:type="dxa"/>
          </w:tcPr>
          <w:p w14:paraId="3575FCB5" w14:textId="77777777" w:rsidR="00887E43" w:rsidRPr="000D01E8" w:rsidRDefault="00887E43" w:rsidP="00D51E12">
            <w:pPr>
              <w:tabs>
                <w:tab w:val="left" w:pos="2552"/>
                <w:tab w:val="left" w:pos="2694"/>
                <w:tab w:val="left" w:pos="3402"/>
              </w:tabs>
              <w:ind w:left="-70"/>
              <w:rPr>
                <w:b/>
              </w:rPr>
            </w:pPr>
            <w:r w:rsidRPr="000D01E8">
              <w:rPr>
                <w:b/>
              </w:rPr>
              <w:t>:</w:t>
            </w:r>
          </w:p>
        </w:tc>
        <w:tc>
          <w:tcPr>
            <w:tcW w:w="6779" w:type="dxa"/>
            <w:gridSpan w:val="2"/>
            <w:shd w:val="pct5" w:color="000000" w:fill="FFFFFF"/>
          </w:tcPr>
          <w:p w14:paraId="0A6C7603" w14:textId="77777777" w:rsidR="00887E43" w:rsidRPr="000D01E8" w:rsidRDefault="00887E43" w:rsidP="00D51E12">
            <w:pPr>
              <w:tabs>
                <w:tab w:val="left" w:pos="708"/>
              </w:tabs>
            </w:pPr>
          </w:p>
          <w:p w14:paraId="7DF804C9" w14:textId="77777777" w:rsidR="00887E43" w:rsidRPr="000D01E8" w:rsidRDefault="00887E43" w:rsidP="00D51E12">
            <w:pPr>
              <w:tabs>
                <w:tab w:val="left" w:pos="708"/>
              </w:tabs>
            </w:pPr>
          </w:p>
          <w:p w14:paraId="2EDC9FF6" w14:textId="77777777" w:rsidR="00887E43" w:rsidRPr="000D01E8" w:rsidRDefault="00887E43" w:rsidP="00D51E12">
            <w:pPr>
              <w:tabs>
                <w:tab w:val="left" w:pos="708"/>
              </w:tabs>
            </w:pPr>
          </w:p>
        </w:tc>
      </w:tr>
    </w:tbl>
    <w:p w14:paraId="4FA308A9" w14:textId="78F2583C" w:rsidR="00210AC8" w:rsidRPr="006A3B74" w:rsidRDefault="001E66FF" w:rsidP="006A3B74">
      <w:pPr>
        <w:rPr>
          <w:rFonts w:cs="Arial"/>
          <w:b/>
          <w:bCs/>
          <w:snapToGrid w:val="0"/>
          <w:sz w:val="24"/>
        </w:rPr>
      </w:pPr>
      <w:r w:rsidRPr="00507928">
        <w:br w:type="page"/>
      </w:r>
    </w:p>
    <w:p w14:paraId="5AF58869" w14:textId="68938DBA" w:rsidR="005A72C2" w:rsidRPr="001B5DBA" w:rsidRDefault="005A72C2" w:rsidP="001B5DBA">
      <w:pPr>
        <w:pStyle w:val="berschrift1"/>
      </w:pPr>
      <w:bookmarkStart w:id="17" w:name="_Hlk132193887"/>
      <w:r w:rsidRPr="001B5DBA">
        <w:lastRenderedPageBreak/>
        <w:t>Eignungskriterien (EK)</w:t>
      </w:r>
      <w:bookmarkStart w:id="18" w:name="_Toc135894092"/>
      <w:bookmarkStart w:id="19" w:name="_Toc135898195"/>
      <w:bookmarkStart w:id="20" w:name="_Toc135900260"/>
      <w:bookmarkStart w:id="21" w:name="_Toc135904077"/>
      <w:bookmarkStart w:id="22" w:name="_Toc135929458"/>
      <w:bookmarkStart w:id="23" w:name="_Toc146715061"/>
      <w:bookmarkStart w:id="24" w:name="_Toc146715780"/>
      <w:bookmarkStart w:id="25" w:name="_Toc146715809"/>
      <w:bookmarkStart w:id="26" w:name="_Toc146715857"/>
      <w:bookmarkStart w:id="27" w:name="_Toc146715923"/>
      <w:bookmarkStart w:id="28" w:name="_Toc146715939"/>
      <w:bookmarkStart w:id="29" w:name="_Toc146716097"/>
      <w:bookmarkStart w:id="30" w:name="_Toc146716224"/>
      <w:bookmarkStart w:id="31" w:name="_Toc146716238"/>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9EC9CD7" w14:textId="10244847" w:rsidR="0027785F" w:rsidRPr="001B5DBA" w:rsidRDefault="00536696" w:rsidP="001B5DBA">
      <w:pPr>
        <w:pStyle w:val="berschrift2"/>
      </w:pPr>
      <w:bookmarkStart w:id="32" w:name="_Toc146715781"/>
      <w:bookmarkStart w:id="33" w:name="_Toc146716239"/>
      <w:r w:rsidRPr="001B5DBA">
        <w:t xml:space="preserve">EK1 </w:t>
      </w:r>
      <w:r w:rsidR="004B5B41" w:rsidRPr="001B5DBA">
        <w:t>–</w:t>
      </w:r>
      <w:r w:rsidRPr="001B5DBA">
        <w:t xml:space="preserve"> </w:t>
      </w:r>
      <w:r w:rsidR="004B5B41" w:rsidRPr="001B5DBA">
        <w:t>Qualifizierung via SAP Ariba</w:t>
      </w:r>
      <w:bookmarkEnd w:id="32"/>
      <w:bookmarkEnd w:id="33"/>
    </w:p>
    <w:bookmarkEnd w:id="17"/>
    <w:p w14:paraId="174F2904" w14:textId="77777777" w:rsidR="004D5BA8" w:rsidRPr="000D01E8" w:rsidRDefault="004D5BA8" w:rsidP="004D5BA8">
      <w:pPr>
        <w:pStyle w:val="TextStandard"/>
      </w:pPr>
      <w:r w:rsidRPr="000D01E8">
        <w:t>Die Anbieterin reicht Ihre Angaben zur Qualifizierung für die Warengruppe «</w:t>
      </w:r>
      <w:r w:rsidRPr="000D01E8">
        <w:rPr>
          <w:b/>
          <w:bCs/>
        </w:rPr>
        <w:t>Generalplaner Unterwerke</w:t>
      </w:r>
      <w:r w:rsidRPr="000D01E8">
        <w:t xml:space="preserve">» spätestens bis zur Frist der Angebotseinreichung ein </w:t>
      </w:r>
      <w:bookmarkStart w:id="34" w:name="_Hlk143249389"/>
      <w:r w:rsidRPr="000D01E8">
        <w:t>und wird anschliessend durch die Swissgrid qualifiziert, sofern alle Fragebögen korrekt beantwortet sind und alle verlangten Dokumente vorhanden sind.</w:t>
      </w:r>
      <w:bookmarkEnd w:id="34"/>
    </w:p>
    <w:p w14:paraId="52E54077" w14:textId="77777777" w:rsidR="004D5BA8" w:rsidRPr="000D01E8" w:rsidRDefault="004D5BA8" w:rsidP="004D5BA8">
      <w:pPr>
        <w:pStyle w:val="TextStandard"/>
      </w:pPr>
      <w:bookmarkStart w:id="35" w:name="_Hlk143249411"/>
      <w:r w:rsidRPr="000D01E8">
        <w:t xml:space="preserve">Die Links zu den Fragebögen werden nach der Einladung zur Teilnahme an dieser Ausschreibung via SAP Ariba an die gemeldete E-Mail-Adresse zugestellt. </w:t>
      </w:r>
    </w:p>
    <w:p w14:paraId="3FE6F00B" w14:textId="77777777" w:rsidR="004D5BA8" w:rsidRPr="000D01E8" w:rsidRDefault="004D5BA8" w:rsidP="004D5BA8">
      <w:pPr>
        <w:pStyle w:val="TextStandard"/>
      </w:pPr>
      <w:r w:rsidRPr="000D01E8">
        <w:t>Für die Bearbeitung muss die Anbieterin in der E-Mail auf den Link des jeweiligen Fragebogens klicken. Anschliessend wird Sie zur Anmeldeseite von SAP Ariba weitergeleitet. Nachdem Sie sich erfolgreich angemeldet hat, wird Sie automatisch zum Inhalt des Fragebogens weitergeleitet. Nach Eingabe der Antworten und geforderten Dokumente muss die Anbieterin den Inhalt mit «Gesamte Antwort einreichen» bestätigen. Nun kann mit dem nächsten Fragebogen fortgefahren werden.</w:t>
      </w:r>
      <w:bookmarkEnd w:id="35"/>
      <w:r w:rsidRPr="000D01E8">
        <w:t xml:space="preserve"> </w:t>
      </w:r>
    </w:p>
    <w:p w14:paraId="1D96B029" w14:textId="2CEF8A00" w:rsidR="0027785F" w:rsidRPr="0022005A" w:rsidRDefault="002D44CC" w:rsidP="0027785F">
      <w:pPr>
        <w:pStyle w:val="TextStandard"/>
      </w:pPr>
      <w:r w:rsidRPr="0022005A">
        <w:rPr>
          <w:noProof/>
        </w:rPr>
        <mc:AlternateContent>
          <mc:Choice Requires="wps">
            <w:drawing>
              <wp:anchor distT="0" distB="0" distL="114300" distR="114300" simplePos="0" relativeHeight="251665408" behindDoc="0" locked="0" layoutInCell="1" allowOverlap="1" wp14:anchorId="0AB5AA13" wp14:editId="1BACD267">
                <wp:simplePos x="0" y="0"/>
                <wp:positionH relativeFrom="column">
                  <wp:posOffset>621659</wp:posOffset>
                </wp:positionH>
                <wp:positionV relativeFrom="paragraph">
                  <wp:posOffset>136820</wp:posOffset>
                </wp:positionV>
                <wp:extent cx="257175" cy="257175"/>
                <wp:effectExtent l="0" t="0" r="0" b="0"/>
                <wp:wrapNone/>
                <wp:docPr id="24" name="Textfeld 24"/>
                <wp:cNvGraphicFramePr/>
                <a:graphic xmlns:a="http://schemas.openxmlformats.org/drawingml/2006/main">
                  <a:graphicData uri="http://schemas.microsoft.com/office/word/2010/wordprocessingShape">
                    <wps:wsp>
                      <wps:cNvSpPr txBox="1"/>
                      <wps:spPr>
                        <a:xfrm>
                          <a:off x="0" y="0"/>
                          <a:ext cx="257175" cy="257175"/>
                        </a:xfrm>
                        <a:prstGeom prst="rect">
                          <a:avLst/>
                        </a:prstGeom>
                        <a:noFill/>
                        <a:ln w="6350">
                          <a:noFill/>
                        </a:ln>
                      </wps:spPr>
                      <wps:txbx>
                        <w:txbxContent>
                          <w:p w14:paraId="148E523B" w14:textId="30992320" w:rsidR="002D44CC" w:rsidRPr="0022005A" w:rsidRDefault="002D44CC" w:rsidP="002D44CC">
                            <w:pPr>
                              <w:rPr>
                                <w:b/>
                                <w:bCs/>
                                <w:color w:val="FF0000"/>
                                <w:sz w:val="24"/>
                                <w:szCs w:val="32"/>
                              </w:rPr>
                            </w:pPr>
                            <w:r w:rsidRPr="0022005A">
                              <w:rPr>
                                <w:b/>
                                <w:bCs/>
                                <w:color w:val="FF0000"/>
                                <w:sz w:val="24"/>
                                <w:szCs w:val="32"/>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AB5AA13" id="_x0000_t202" coordsize="21600,21600" o:spt="202" path="m,l,21600r21600,l21600,xe">
                <v:stroke joinstyle="miter"/>
                <v:path gradientshapeok="t" o:connecttype="rect"/>
              </v:shapetype>
              <v:shape id="Textfeld 24" o:spid="_x0000_s1026" type="#_x0000_t202" style="position:absolute;margin-left:48.95pt;margin-top:10.75pt;width:20.25pt;height:20.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" filled="f" stroked="f" strokeweight=".5pt">
                <v:textbox>
                  <w:txbxContent>
                    <w:p w14:paraId="148E523B" w14:textId="30992320" w:rsidR="002D44CC" w:rsidRPr="0022005A" w:rsidRDefault="002D44CC" w:rsidP="002D44CC">
                      <w:pPr>
                        <w:rPr>
                          <w:b/>
                          <w:bCs/>
                          <w:color w:val="FF0000"/>
                          <w:sz w:val="24"/>
                          <w:szCs w:val="32"/>
                        </w:rPr>
                      </w:pPr>
                      <w:r w:rsidRPr="0022005A">
                        <w:rPr>
                          <w:b/>
                          <w:bCs/>
                          <w:color w:val="FF0000"/>
                          <w:sz w:val="24"/>
                          <w:szCs w:val="32"/>
                        </w:rPr>
                        <w:t>1</w:t>
                      </w:r>
                    </w:p>
                  </w:txbxContent>
                </v:textbox>
              </v:shape>
            </w:pict>
          </mc:Fallback>
        </mc:AlternateContent>
      </w:r>
      <w:r w:rsidR="00722D7F" w:rsidRPr="0022005A">
        <w:rPr>
          <w:noProof/>
        </w:rPr>
        <mc:AlternateContent>
          <mc:Choice Requires="wps">
            <w:drawing>
              <wp:anchor distT="0" distB="0" distL="114300" distR="114300" simplePos="0" relativeHeight="251663360" behindDoc="0" locked="0" layoutInCell="1" allowOverlap="1" wp14:anchorId="4C599912" wp14:editId="018A58CB">
                <wp:simplePos x="0" y="0"/>
                <wp:positionH relativeFrom="column">
                  <wp:posOffset>95451</wp:posOffset>
                </wp:positionH>
                <wp:positionV relativeFrom="paragraph">
                  <wp:posOffset>396353</wp:posOffset>
                </wp:positionV>
                <wp:extent cx="1023042" cy="660903"/>
                <wp:effectExtent l="0" t="0" r="24765" b="25400"/>
                <wp:wrapNone/>
                <wp:docPr id="8" name="Rechteck 8"/>
                <wp:cNvGraphicFramePr/>
                <a:graphic xmlns:a="http://schemas.openxmlformats.org/drawingml/2006/main">
                  <a:graphicData uri="http://schemas.microsoft.com/office/word/2010/wordprocessingShape">
                    <wps:wsp>
                      <wps:cNvSpPr/>
                      <wps:spPr>
                        <a:xfrm>
                          <a:off x="0" y="0"/>
                          <a:ext cx="1023042" cy="660903"/>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92C724" id="Rechteck 8" o:spid="_x0000_s1026" style="position:absolute;margin-left:7.5pt;margin-top:31.2pt;width:80.55pt;height:5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" filled="f" strokecolor="red" strokeweight="2pt"/>
            </w:pict>
          </mc:Fallback>
        </mc:AlternateContent>
      </w:r>
      <w:r w:rsidR="00722D7F" w:rsidRPr="0022005A">
        <w:rPr>
          <w:noProof/>
        </w:rPr>
        <w:drawing>
          <wp:inline distT="0" distB="0" distL="0" distR="0" wp14:anchorId="0C3D2198" wp14:editId="445189A0">
            <wp:extent cx="3880884" cy="1106115"/>
            <wp:effectExtent l="19050" t="19050" r="24765" b="184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95006" cy="1110140"/>
                    </a:xfrm>
                    <a:prstGeom prst="rect">
                      <a:avLst/>
                    </a:prstGeom>
                    <a:ln>
                      <a:solidFill>
                        <a:schemeClr val="tx1"/>
                      </a:solidFill>
                    </a:ln>
                  </pic:spPr>
                </pic:pic>
              </a:graphicData>
            </a:graphic>
          </wp:inline>
        </w:drawing>
      </w:r>
    </w:p>
    <w:p w14:paraId="5647A40A" w14:textId="2F100470" w:rsidR="00722D7F" w:rsidRDefault="002D44CC" w:rsidP="0027785F">
      <w:pPr>
        <w:pStyle w:val="TextStandard"/>
      </w:pPr>
      <w:r w:rsidRPr="0022005A">
        <w:rPr>
          <w:noProof/>
        </w:rPr>
        <mc:AlternateContent>
          <mc:Choice Requires="wps">
            <w:drawing>
              <wp:anchor distT="0" distB="0" distL="114300" distR="114300" simplePos="0" relativeHeight="251667456" behindDoc="0" locked="0" layoutInCell="1" allowOverlap="1" wp14:anchorId="0890AC76" wp14:editId="4068984F">
                <wp:simplePos x="0" y="0"/>
                <wp:positionH relativeFrom="column">
                  <wp:posOffset>5403919</wp:posOffset>
                </wp:positionH>
                <wp:positionV relativeFrom="paragraph">
                  <wp:posOffset>16510</wp:posOffset>
                </wp:positionV>
                <wp:extent cx="257175" cy="257175"/>
                <wp:effectExtent l="0" t="0" r="0" b="0"/>
                <wp:wrapNone/>
                <wp:docPr id="9" name="Textfeld 9"/>
                <wp:cNvGraphicFramePr/>
                <a:graphic xmlns:a="http://schemas.openxmlformats.org/drawingml/2006/main">
                  <a:graphicData uri="http://schemas.microsoft.com/office/word/2010/wordprocessingShape">
                    <wps:wsp>
                      <wps:cNvSpPr txBox="1"/>
                      <wps:spPr>
                        <a:xfrm>
                          <a:off x="0" y="0"/>
                          <a:ext cx="257175" cy="257175"/>
                        </a:xfrm>
                        <a:prstGeom prst="rect">
                          <a:avLst/>
                        </a:prstGeom>
                        <a:noFill/>
                        <a:ln w="6350">
                          <a:noFill/>
                        </a:ln>
                      </wps:spPr>
                      <wps:txbx>
                        <w:txbxContent>
                          <w:p w14:paraId="0800D179" w14:textId="7D0C2706" w:rsidR="002D44CC" w:rsidRPr="00425444" w:rsidRDefault="002D44CC" w:rsidP="002D44CC">
                            <w:pPr>
                              <w:rPr>
                                <w:b/>
                                <w:bCs/>
                                <w:color w:val="FF0000"/>
                                <w:sz w:val="24"/>
                                <w:szCs w:val="32"/>
                              </w:rPr>
                            </w:pPr>
                            <w:r>
                              <w:rPr>
                                <w:b/>
                                <w:bCs/>
                                <w:color w:val="FF0000"/>
                                <w:sz w:val="24"/>
                                <w:szCs w:val="32"/>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890AC76" id="Textfeld 9" o:spid="_x0000_s1027" type="#_x0000_t202" style="position:absolute;margin-left:425.5pt;margin-top:1.3pt;width:20.25pt;height:20.2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" filled="f" stroked="f" strokeweight=".5pt">
                <v:textbox>
                  <w:txbxContent>
                    <w:p w14:paraId="0800D179" w14:textId="7D0C2706" w:rsidR="002D44CC" w:rsidRPr="00425444" w:rsidRDefault="002D44CC" w:rsidP="002D44CC">
                      <w:pPr>
                        <w:rPr>
                          <w:b/>
                          <w:bCs/>
                          <w:color w:val="FF0000"/>
                          <w:sz w:val="24"/>
                          <w:szCs w:val="32"/>
                        </w:rPr>
                      </w:pPr>
                      <w:r>
                        <w:rPr>
                          <w:b/>
                          <w:bCs/>
                          <w:color w:val="FF0000"/>
                          <w:sz w:val="24"/>
                          <w:szCs w:val="32"/>
                        </w:rPr>
                        <w:t>2</w:t>
                      </w:r>
                    </w:p>
                  </w:txbxContent>
                </v:textbox>
              </v:shape>
            </w:pict>
          </mc:Fallback>
        </mc:AlternateContent>
      </w:r>
      <w:r w:rsidRPr="0022005A">
        <w:rPr>
          <w:noProof/>
        </w:rPr>
        <mc:AlternateContent>
          <mc:Choice Requires="wps">
            <w:drawing>
              <wp:anchor distT="0" distB="0" distL="114300" distR="114300" simplePos="0" relativeHeight="251669504" behindDoc="0" locked="0" layoutInCell="1" allowOverlap="1" wp14:anchorId="575DE931" wp14:editId="75286C4D">
                <wp:simplePos x="0" y="0"/>
                <wp:positionH relativeFrom="column">
                  <wp:posOffset>467656</wp:posOffset>
                </wp:positionH>
                <wp:positionV relativeFrom="paragraph">
                  <wp:posOffset>1368676</wp:posOffset>
                </wp:positionV>
                <wp:extent cx="257175" cy="257175"/>
                <wp:effectExtent l="0" t="0" r="0" b="0"/>
                <wp:wrapNone/>
                <wp:docPr id="10" name="Textfeld 10"/>
                <wp:cNvGraphicFramePr/>
                <a:graphic xmlns:a="http://schemas.openxmlformats.org/drawingml/2006/main">
                  <a:graphicData uri="http://schemas.microsoft.com/office/word/2010/wordprocessingShape">
                    <wps:wsp>
                      <wps:cNvSpPr txBox="1"/>
                      <wps:spPr>
                        <a:xfrm>
                          <a:off x="0" y="0"/>
                          <a:ext cx="257175" cy="257175"/>
                        </a:xfrm>
                        <a:prstGeom prst="rect">
                          <a:avLst/>
                        </a:prstGeom>
                        <a:noFill/>
                        <a:ln w="6350">
                          <a:noFill/>
                        </a:ln>
                      </wps:spPr>
                      <wps:txbx>
                        <w:txbxContent>
                          <w:p w14:paraId="709F20F2" w14:textId="71F34D17" w:rsidR="002D44CC" w:rsidRPr="00425444" w:rsidRDefault="002D44CC" w:rsidP="002D44CC">
                            <w:pPr>
                              <w:rPr>
                                <w:b/>
                                <w:bCs/>
                                <w:color w:val="FF0000"/>
                                <w:sz w:val="24"/>
                                <w:szCs w:val="32"/>
                              </w:rPr>
                            </w:pPr>
                            <w:r>
                              <w:rPr>
                                <w:b/>
                                <w:bCs/>
                                <w:color w:val="FF0000"/>
                                <w:sz w:val="24"/>
                                <w:szCs w:val="32"/>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75DE931" id="Textfeld 10" o:spid="_x0000_s1028" type="#_x0000_t202" style="position:absolute;margin-left:36.8pt;margin-top:107.75pt;width:20.25pt;height:20.2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" filled="f" stroked="f" strokeweight=".5pt">
                <v:textbox>
                  <w:txbxContent>
                    <w:p w14:paraId="709F20F2" w14:textId="71F34D17" w:rsidR="002D44CC" w:rsidRPr="00425444" w:rsidRDefault="002D44CC" w:rsidP="002D44CC">
                      <w:pPr>
                        <w:rPr>
                          <w:b/>
                          <w:bCs/>
                          <w:color w:val="FF0000"/>
                          <w:sz w:val="24"/>
                          <w:szCs w:val="32"/>
                        </w:rPr>
                      </w:pPr>
                      <w:r>
                        <w:rPr>
                          <w:b/>
                          <w:bCs/>
                          <w:color w:val="FF0000"/>
                          <w:sz w:val="24"/>
                          <w:szCs w:val="32"/>
                        </w:rPr>
                        <w:t>3</w:t>
                      </w:r>
                    </w:p>
                  </w:txbxContent>
                </v:textbox>
              </v:shape>
            </w:pict>
          </mc:Fallback>
        </mc:AlternateContent>
      </w:r>
      <w:r w:rsidR="00722D7F" w:rsidRPr="0022005A">
        <w:rPr>
          <w:noProof/>
        </w:rPr>
        <mc:AlternateContent>
          <mc:Choice Requires="wps">
            <w:drawing>
              <wp:anchor distT="0" distB="0" distL="114300" distR="114300" simplePos="0" relativeHeight="251659264" behindDoc="0" locked="0" layoutInCell="1" allowOverlap="1" wp14:anchorId="7725DFCF" wp14:editId="304ED311">
                <wp:simplePos x="0" y="0"/>
                <wp:positionH relativeFrom="column">
                  <wp:posOffset>-4137</wp:posOffset>
                </wp:positionH>
                <wp:positionV relativeFrom="paragraph">
                  <wp:posOffset>1629888</wp:posOffset>
                </wp:positionV>
                <wp:extent cx="1231271" cy="271604"/>
                <wp:effectExtent l="0" t="0" r="26035" b="14605"/>
                <wp:wrapNone/>
                <wp:docPr id="6" name="Rechteck 6"/>
                <wp:cNvGraphicFramePr/>
                <a:graphic xmlns:a="http://schemas.openxmlformats.org/drawingml/2006/main">
                  <a:graphicData uri="http://schemas.microsoft.com/office/word/2010/wordprocessingShape">
                    <wps:wsp>
                      <wps:cNvSpPr/>
                      <wps:spPr>
                        <a:xfrm>
                          <a:off x="0" y="0"/>
                          <a:ext cx="1231271" cy="2716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B363B6" id="Rechteck 6" o:spid="_x0000_s1026" style="position:absolute;margin-left:-.35pt;margin-top:128.35pt;width:96.95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" filled="f" strokecolor="red" strokeweight="2pt"/>
            </w:pict>
          </mc:Fallback>
        </mc:AlternateContent>
      </w:r>
      <w:r w:rsidR="00722D7F" w:rsidRPr="0022005A">
        <w:rPr>
          <w:noProof/>
        </w:rPr>
        <mc:AlternateContent>
          <mc:Choice Requires="wps">
            <w:drawing>
              <wp:anchor distT="0" distB="0" distL="114300" distR="114300" simplePos="0" relativeHeight="251661312" behindDoc="0" locked="0" layoutInCell="1" allowOverlap="1" wp14:anchorId="405CE205" wp14:editId="4B06F88D">
                <wp:simplePos x="0" y="0"/>
                <wp:positionH relativeFrom="column">
                  <wp:posOffset>5210658</wp:posOffset>
                </wp:positionH>
                <wp:positionV relativeFrom="paragraph">
                  <wp:posOffset>280921</wp:posOffset>
                </wp:positionV>
                <wp:extent cx="624689" cy="878186"/>
                <wp:effectExtent l="0" t="0" r="23495" b="17780"/>
                <wp:wrapNone/>
                <wp:docPr id="7" name="Rechteck 7"/>
                <wp:cNvGraphicFramePr/>
                <a:graphic xmlns:a="http://schemas.openxmlformats.org/drawingml/2006/main">
                  <a:graphicData uri="http://schemas.microsoft.com/office/word/2010/wordprocessingShape">
                    <wps:wsp>
                      <wps:cNvSpPr/>
                      <wps:spPr>
                        <a:xfrm>
                          <a:off x="0" y="0"/>
                          <a:ext cx="624689" cy="878186"/>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6D2347" id="Rechteck 7" o:spid="_x0000_s1026" style="position:absolute;margin-left:410.3pt;margin-top:22.1pt;width:49.2pt;height:69.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" filled="f" strokecolor="red" strokeweight="2pt"/>
            </w:pict>
          </mc:Fallback>
        </mc:AlternateContent>
      </w:r>
      <w:r w:rsidR="00722D7F" w:rsidRPr="0022005A">
        <w:rPr>
          <w:noProof/>
        </w:rPr>
        <w:drawing>
          <wp:inline distT="0" distB="0" distL="0" distR="0" wp14:anchorId="163E896F" wp14:editId="78B4B346">
            <wp:extent cx="6015355" cy="1826260"/>
            <wp:effectExtent l="19050" t="19050" r="23495" b="2159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015355" cy="1826260"/>
                    </a:xfrm>
                    <a:prstGeom prst="rect">
                      <a:avLst/>
                    </a:prstGeom>
                    <a:ln>
                      <a:solidFill>
                        <a:schemeClr val="tx1"/>
                      </a:solidFill>
                    </a:ln>
                  </pic:spPr>
                </pic:pic>
              </a:graphicData>
            </a:graphic>
          </wp:inline>
        </w:drawing>
      </w:r>
    </w:p>
    <w:p w14:paraId="523C9EED" w14:textId="54B9301B" w:rsidR="004756EF" w:rsidRPr="004756EF" w:rsidRDefault="004756EF" w:rsidP="004756EF">
      <w:pPr>
        <w:rPr>
          <w:szCs w:val="20"/>
        </w:rPr>
      </w:pPr>
      <w:r>
        <w:br w:type="page"/>
      </w:r>
    </w:p>
    <w:p w14:paraId="7A063685" w14:textId="4B35A844" w:rsidR="00EA5DDE" w:rsidRPr="0022005A" w:rsidRDefault="00EA5DDE" w:rsidP="001B5DBA">
      <w:pPr>
        <w:pStyle w:val="berschrift2"/>
      </w:pPr>
      <w:bookmarkStart w:id="36" w:name="_Toc128416182"/>
      <w:bookmarkStart w:id="37" w:name="_Hlk126333153"/>
      <w:bookmarkStart w:id="38" w:name="_Toc146715782"/>
      <w:bookmarkStart w:id="39" w:name="_Toc146716240"/>
      <w:r w:rsidRPr="0022005A">
        <w:lastRenderedPageBreak/>
        <w:t>EK</w:t>
      </w:r>
      <w:r w:rsidR="00E3457A" w:rsidRPr="0022005A">
        <w:t>2</w:t>
      </w:r>
      <w:r w:rsidRPr="0022005A">
        <w:t xml:space="preserve"> – </w:t>
      </w:r>
      <w:r w:rsidR="00210AC8">
        <w:t>Hinreichende Befähigung des Anbieters zur Auftragserfüllung</w:t>
      </w:r>
      <w:bookmarkEnd w:id="38"/>
      <w:bookmarkEnd w:id="39"/>
      <w:r w:rsidR="00210AC8">
        <w:t xml:space="preserve"> </w:t>
      </w:r>
      <w:r w:rsidRPr="0022005A">
        <w:t xml:space="preserve"> </w:t>
      </w:r>
      <w:bookmarkEnd w:id="36"/>
      <w:bookmarkEnd w:id="37"/>
    </w:p>
    <w:p w14:paraId="1BF59B00" w14:textId="77777777" w:rsidR="00FB18B5" w:rsidRPr="00D156AB" w:rsidRDefault="00FB18B5" w:rsidP="00FB18B5">
      <w:pPr>
        <w:pStyle w:val="TextStandard"/>
      </w:pPr>
      <w:r w:rsidRPr="00D156AB">
        <w:t>Die Anbieterin verfügt über die notwendigen Erfahrungen in der Planung und im Engineering im Hoch- und Tiefbau sowie in der Primärtechnik.</w:t>
      </w:r>
    </w:p>
    <w:p w14:paraId="6B9E92F4" w14:textId="3D41B45A" w:rsidR="00FB18B5" w:rsidRDefault="00FB18B5" w:rsidP="00FB18B5">
      <w:pPr>
        <w:pStyle w:val="TextStandard"/>
      </w:pPr>
      <w:r w:rsidRPr="00D156AB">
        <w:t>Dazu verfügt sie über je zwei Referenzen pro Fachbereich (Hoch- und Tiefbau, Primärtechnik), welche in den letzten 10 Jahren (&gt; 2013) ausgeführt wurden. Mit den angegebenen Referenzprojekten müssen alle SIA-Phasen 32 - 53 mindestens einmal abgedeckt sein. Die Phasen, welche durch die Anbieterin bearbeitet und als Referenz angegeben wurden, müssen jeweils abgeschlossen oder weitgehend abgeschlossen sein (min. 80%).</w:t>
      </w:r>
    </w:p>
    <w:p w14:paraId="6BC52017" w14:textId="052281D2" w:rsidR="004756EF" w:rsidRDefault="004756EF" w:rsidP="0086178D">
      <w:pPr>
        <w:pStyle w:val="TextStandard"/>
      </w:pPr>
      <w:r w:rsidRPr="00EC04C1">
        <w:t xml:space="preserve">Falls nötig </w:t>
      </w:r>
      <w:r w:rsidR="00B05384">
        <w:t>können</w:t>
      </w:r>
      <w:r w:rsidR="00B05384" w:rsidRPr="00EC04C1">
        <w:t xml:space="preserve"> </w:t>
      </w:r>
      <w:r w:rsidRPr="00EC04C1">
        <w:t xml:space="preserve">für </w:t>
      </w:r>
      <w:r w:rsidR="00B05384">
        <w:t>die</w:t>
      </w:r>
      <w:r w:rsidR="00B05384" w:rsidRPr="00EC04C1">
        <w:t xml:space="preserve"> </w:t>
      </w:r>
      <w:r w:rsidRPr="00EC04C1">
        <w:t>Fachbereich</w:t>
      </w:r>
      <w:r w:rsidR="00B05384">
        <w:t>e</w:t>
      </w:r>
      <w:r w:rsidRPr="00EC04C1">
        <w:t xml:space="preserve"> separate Referenz</w:t>
      </w:r>
      <w:r w:rsidR="00B05384">
        <w:t>en</w:t>
      </w:r>
      <w:r w:rsidRPr="00EC04C1">
        <w:t xml:space="preserve"> ausgewiesen werden</w:t>
      </w:r>
      <w:r w:rsidR="00882F08">
        <w:t xml:space="preserve"> (Referenztabellen entsprechend vervielfältigen)</w:t>
      </w:r>
      <w:r w:rsidRPr="00EC04C1">
        <w:t>.</w:t>
      </w:r>
    </w:p>
    <w:p w14:paraId="17DB0A0B" w14:textId="77777777" w:rsidR="00D36B98" w:rsidRDefault="00D36B98" w:rsidP="0086178D">
      <w:pPr>
        <w:pStyle w:val="TextStandard"/>
      </w:pPr>
    </w:p>
    <w:p w14:paraId="105644ED" w14:textId="1F76493D" w:rsidR="0086178D" w:rsidRPr="006A3B74" w:rsidRDefault="0086178D" w:rsidP="0086178D">
      <w:pPr>
        <w:pStyle w:val="TextStandard"/>
        <w:rPr>
          <w:b/>
        </w:rPr>
      </w:pPr>
      <w:r w:rsidRPr="0086178D">
        <w:rPr>
          <w:b/>
        </w:rPr>
        <w:t>Referenz 1</w:t>
      </w:r>
    </w:p>
    <w:tbl>
      <w:tblPr>
        <w:tblW w:w="9639" w:type="dxa"/>
        <w:tblLayout w:type="fixed"/>
        <w:tblCellMar>
          <w:left w:w="0" w:type="dxa"/>
          <w:right w:w="0" w:type="dxa"/>
        </w:tblCellMar>
        <w:tblLook w:val="0000" w:firstRow="0" w:lastRow="0" w:firstColumn="0" w:lastColumn="0" w:noHBand="0" w:noVBand="0"/>
      </w:tblPr>
      <w:tblGrid>
        <w:gridCol w:w="2835"/>
        <w:gridCol w:w="141"/>
        <w:gridCol w:w="6663"/>
      </w:tblGrid>
      <w:tr w:rsidR="0086178D" w:rsidRPr="0086178D" w14:paraId="669627C6" w14:textId="77777777" w:rsidTr="003F0E35">
        <w:trPr>
          <w:trHeight w:val="340"/>
        </w:trPr>
        <w:tc>
          <w:tcPr>
            <w:tcW w:w="2835" w:type="dxa"/>
          </w:tcPr>
          <w:p w14:paraId="589EE38E" w14:textId="77777777" w:rsidR="0086178D" w:rsidRPr="0086178D" w:rsidRDefault="0086178D" w:rsidP="0086178D">
            <w:pPr>
              <w:pStyle w:val="TextStandard"/>
            </w:pPr>
            <w:r w:rsidRPr="0086178D">
              <w:rPr>
                <w:b/>
              </w:rPr>
              <w:t>Projektname</w:t>
            </w:r>
          </w:p>
        </w:tc>
        <w:tc>
          <w:tcPr>
            <w:tcW w:w="141" w:type="dxa"/>
            <w:tcBorders>
              <w:right w:val="single" w:sz="4" w:space="0" w:color="FFFFFF" w:themeColor="background1"/>
            </w:tcBorders>
          </w:tcPr>
          <w:p w14:paraId="628CA5E9" w14:textId="77777777" w:rsidR="0086178D" w:rsidRPr="0086178D" w:rsidRDefault="0086178D" w:rsidP="0086178D">
            <w:pPr>
              <w:pStyle w:val="TextStandard"/>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48C5C7FE" w14:textId="77777777" w:rsidR="0086178D" w:rsidRPr="0086178D" w:rsidRDefault="0086178D" w:rsidP="0086178D">
            <w:pPr>
              <w:pStyle w:val="TextStandard"/>
            </w:pPr>
          </w:p>
        </w:tc>
      </w:tr>
      <w:tr w:rsidR="00EB0BCE" w:rsidRPr="0086178D" w14:paraId="1E9E96B2" w14:textId="77777777" w:rsidTr="003F0E35">
        <w:trPr>
          <w:trHeight w:val="340"/>
        </w:trPr>
        <w:tc>
          <w:tcPr>
            <w:tcW w:w="2835" w:type="dxa"/>
          </w:tcPr>
          <w:p w14:paraId="2980C23B" w14:textId="0AF14196" w:rsidR="00EB0BCE" w:rsidRPr="0086178D" w:rsidRDefault="00EB0BCE" w:rsidP="00EB0BCE">
            <w:pPr>
              <w:pStyle w:val="TextStandard"/>
            </w:pPr>
            <w:r w:rsidRPr="006915C7">
              <w:t>Fachgebiet</w:t>
            </w:r>
          </w:p>
        </w:tc>
        <w:tc>
          <w:tcPr>
            <w:tcW w:w="141" w:type="dxa"/>
            <w:tcBorders>
              <w:right w:val="single" w:sz="4" w:space="0" w:color="FFFFFF" w:themeColor="background1"/>
            </w:tcBorders>
          </w:tcPr>
          <w:p w14:paraId="4BA8091B" w14:textId="77777777" w:rsidR="00EB0BCE" w:rsidRPr="0086178D" w:rsidRDefault="00EB0BCE" w:rsidP="00EB0BCE">
            <w:pPr>
              <w:pStyle w:val="TextStandard"/>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661B5AB7" w14:textId="1FF92D0D" w:rsidR="00EB0BCE" w:rsidRPr="006915C7" w:rsidRDefault="00EB0BCE" w:rsidP="00EB0BCE">
            <w:pPr>
              <w:rPr>
                <w:rFonts w:cs="Arial"/>
                <w:szCs w:val="20"/>
              </w:rPr>
            </w:pPr>
            <w:r w:rsidRPr="006915C7">
              <w:rPr>
                <w:rFonts w:cs="Arial"/>
                <w:szCs w:val="20"/>
              </w:rPr>
              <w:fldChar w:fldCharType="begin">
                <w:ffData>
                  <w:name w:val="Kontrollkästchen14"/>
                  <w:enabled/>
                  <w:calcOnExit w:val="0"/>
                  <w:checkBox>
                    <w:sizeAuto/>
                    <w:default w:val="0"/>
                  </w:checkBox>
                </w:ffData>
              </w:fldChar>
            </w:r>
            <w:r w:rsidRPr="006915C7">
              <w:rPr>
                <w:rFonts w:cs="Arial"/>
                <w:szCs w:val="20"/>
              </w:rPr>
              <w:instrText xml:space="preserve"> FORMCHECKBOX </w:instrText>
            </w:r>
            <w:r w:rsidR="00000000">
              <w:rPr>
                <w:rFonts w:cs="Arial"/>
                <w:szCs w:val="20"/>
              </w:rPr>
            </w:r>
            <w:r w:rsidR="00000000">
              <w:rPr>
                <w:rFonts w:cs="Arial"/>
                <w:szCs w:val="20"/>
              </w:rPr>
              <w:fldChar w:fldCharType="separate"/>
            </w:r>
            <w:r w:rsidRPr="006915C7">
              <w:rPr>
                <w:rFonts w:cs="Arial"/>
                <w:szCs w:val="20"/>
              </w:rPr>
              <w:fldChar w:fldCharType="end"/>
            </w:r>
            <w:r w:rsidRPr="006915C7">
              <w:rPr>
                <w:rFonts w:cs="Arial"/>
                <w:szCs w:val="20"/>
              </w:rPr>
              <w:t xml:space="preserve"> </w:t>
            </w:r>
            <w:r w:rsidR="00762330" w:rsidRPr="006915C7">
              <w:rPr>
                <w:rFonts w:cs="Arial"/>
                <w:szCs w:val="20"/>
              </w:rPr>
              <w:t xml:space="preserve">Hoch- und Tiefbau </w:t>
            </w:r>
          </w:p>
          <w:p w14:paraId="08722914" w14:textId="1C06550B" w:rsidR="00EB0BCE" w:rsidRPr="00C84963" w:rsidRDefault="00EB0BCE" w:rsidP="00C84963">
            <w:pPr>
              <w:rPr>
                <w:rFonts w:cs="Arial"/>
                <w:szCs w:val="20"/>
              </w:rPr>
            </w:pPr>
            <w:r w:rsidRPr="006915C7">
              <w:rPr>
                <w:rFonts w:cs="Arial"/>
                <w:szCs w:val="20"/>
              </w:rPr>
              <w:fldChar w:fldCharType="begin">
                <w:ffData>
                  <w:name w:val="Kontrollkästchen14"/>
                  <w:enabled/>
                  <w:calcOnExit w:val="0"/>
                  <w:checkBox>
                    <w:sizeAuto/>
                    <w:default w:val="0"/>
                  </w:checkBox>
                </w:ffData>
              </w:fldChar>
            </w:r>
            <w:r w:rsidRPr="006915C7">
              <w:rPr>
                <w:rFonts w:cs="Arial"/>
                <w:szCs w:val="20"/>
              </w:rPr>
              <w:instrText xml:space="preserve"> FORMCHECKBOX </w:instrText>
            </w:r>
            <w:r w:rsidR="00000000">
              <w:rPr>
                <w:rFonts w:cs="Arial"/>
                <w:szCs w:val="20"/>
              </w:rPr>
            </w:r>
            <w:r w:rsidR="00000000">
              <w:rPr>
                <w:rFonts w:cs="Arial"/>
                <w:szCs w:val="20"/>
              </w:rPr>
              <w:fldChar w:fldCharType="separate"/>
            </w:r>
            <w:r w:rsidRPr="006915C7">
              <w:rPr>
                <w:rFonts w:cs="Arial"/>
                <w:szCs w:val="20"/>
              </w:rPr>
              <w:fldChar w:fldCharType="end"/>
            </w:r>
            <w:r w:rsidRPr="006915C7">
              <w:rPr>
                <w:rFonts w:cs="Arial"/>
                <w:szCs w:val="20"/>
              </w:rPr>
              <w:t xml:space="preserve"> </w:t>
            </w:r>
            <w:r w:rsidR="00762330" w:rsidRPr="006915C7">
              <w:rPr>
                <w:rFonts w:cs="Arial"/>
                <w:szCs w:val="20"/>
              </w:rPr>
              <w:t>Primärtechnik</w:t>
            </w:r>
          </w:p>
        </w:tc>
      </w:tr>
      <w:tr w:rsidR="00EB0BCE" w:rsidRPr="0086178D" w14:paraId="38CFDBA6" w14:textId="77777777" w:rsidTr="003F0E35">
        <w:trPr>
          <w:trHeight w:val="340"/>
        </w:trPr>
        <w:tc>
          <w:tcPr>
            <w:tcW w:w="2835" w:type="dxa"/>
          </w:tcPr>
          <w:p w14:paraId="4507E781" w14:textId="77777777" w:rsidR="00EB0BCE" w:rsidRPr="0086178D" w:rsidRDefault="00EB0BCE" w:rsidP="00EB0BCE">
            <w:pPr>
              <w:pStyle w:val="TextStandard"/>
            </w:pPr>
            <w:r w:rsidRPr="0086178D">
              <w:t>Auftragssumme in CHF</w:t>
            </w:r>
          </w:p>
        </w:tc>
        <w:tc>
          <w:tcPr>
            <w:tcW w:w="141" w:type="dxa"/>
            <w:tcBorders>
              <w:right w:val="single" w:sz="4" w:space="0" w:color="FFFFFF" w:themeColor="background1"/>
            </w:tcBorders>
          </w:tcPr>
          <w:p w14:paraId="5B492C95" w14:textId="77777777" w:rsidR="00EB0BCE" w:rsidRPr="0086178D" w:rsidRDefault="00EB0BCE" w:rsidP="00EB0BCE">
            <w:pPr>
              <w:pStyle w:val="TextStandard"/>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21403F79" w14:textId="77777777" w:rsidR="00EB0BCE" w:rsidRPr="0086178D" w:rsidRDefault="00EB0BCE" w:rsidP="00EB0BCE">
            <w:pPr>
              <w:pStyle w:val="TextStandard"/>
            </w:pPr>
          </w:p>
        </w:tc>
      </w:tr>
      <w:tr w:rsidR="00EB0BCE" w:rsidRPr="0086178D" w14:paraId="6DC9F1BF" w14:textId="77777777" w:rsidTr="003F0E35">
        <w:trPr>
          <w:trHeight w:val="340"/>
        </w:trPr>
        <w:tc>
          <w:tcPr>
            <w:tcW w:w="2835" w:type="dxa"/>
          </w:tcPr>
          <w:p w14:paraId="192A4F37" w14:textId="77777777" w:rsidR="00EB0BCE" w:rsidRPr="0086178D" w:rsidRDefault="00EB0BCE" w:rsidP="00EB0BCE">
            <w:pPr>
              <w:pStyle w:val="TextStandard"/>
            </w:pPr>
            <w:r w:rsidRPr="0086178D">
              <w:t>Ausführungszeitraum</w:t>
            </w:r>
          </w:p>
        </w:tc>
        <w:tc>
          <w:tcPr>
            <w:tcW w:w="141" w:type="dxa"/>
            <w:tcBorders>
              <w:right w:val="single" w:sz="4" w:space="0" w:color="FFFFFF" w:themeColor="background1"/>
            </w:tcBorders>
          </w:tcPr>
          <w:p w14:paraId="072DB7A4" w14:textId="77777777" w:rsidR="00EB0BCE" w:rsidRPr="0086178D" w:rsidRDefault="00EB0BCE" w:rsidP="00EB0BCE">
            <w:pPr>
              <w:pStyle w:val="TextStandard"/>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7FEACD11" w14:textId="77777777" w:rsidR="00EB0BCE" w:rsidRPr="0086178D" w:rsidRDefault="00EB0BCE" w:rsidP="00EB0BCE">
            <w:pPr>
              <w:pStyle w:val="TextStandard"/>
            </w:pPr>
          </w:p>
        </w:tc>
      </w:tr>
      <w:tr w:rsidR="004843C5" w:rsidRPr="0086178D" w14:paraId="2805E92E" w14:textId="77777777" w:rsidTr="003F0E35">
        <w:trPr>
          <w:trHeight w:val="340"/>
        </w:trPr>
        <w:tc>
          <w:tcPr>
            <w:tcW w:w="2835" w:type="dxa"/>
          </w:tcPr>
          <w:p w14:paraId="774C0DDE" w14:textId="40D1C393" w:rsidR="004843C5" w:rsidRPr="0086178D" w:rsidRDefault="004843C5" w:rsidP="004843C5">
            <w:pPr>
              <w:pStyle w:val="TextStandard"/>
            </w:pPr>
            <w:r w:rsidRPr="0089777A">
              <w:t>Ausgeführte SIA-Phasen</w:t>
            </w:r>
          </w:p>
        </w:tc>
        <w:tc>
          <w:tcPr>
            <w:tcW w:w="141" w:type="dxa"/>
            <w:tcBorders>
              <w:right w:val="single" w:sz="4" w:space="0" w:color="FFFFFF" w:themeColor="background1"/>
            </w:tcBorders>
          </w:tcPr>
          <w:p w14:paraId="3BBCE3A0" w14:textId="77777777" w:rsidR="004843C5" w:rsidRPr="0086178D" w:rsidRDefault="004843C5" w:rsidP="004843C5">
            <w:pPr>
              <w:pStyle w:val="TextStandard"/>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639FEAE2" w14:textId="5A9459FA" w:rsidR="004843C5" w:rsidRPr="000A758C" w:rsidRDefault="004843C5" w:rsidP="004843C5">
            <w:pPr>
              <w:rPr>
                <w:i/>
                <w:iCs/>
              </w:rPr>
            </w:pPr>
            <w:r w:rsidRPr="0089777A">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89777A">
              <w:rPr>
                <w:i/>
                <w:iCs/>
              </w:rPr>
              <w:fldChar w:fldCharType="end"/>
            </w:r>
            <w:r w:rsidRPr="000A758C">
              <w:rPr>
                <w:i/>
                <w:iCs/>
              </w:rPr>
              <w:t xml:space="preserve"> SIA-Phase 32</w:t>
            </w:r>
            <w:r w:rsidR="000A758C">
              <w:rPr>
                <w:i/>
                <w:iCs/>
              </w:rPr>
              <w:t xml:space="preserve">    </w:t>
            </w:r>
            <w:r w:rsidR="000A758C" w:rsidRPr="000A758C">
              <w:rPr>
                <w:i/>
                <w:iCs/>
              </w:rPr>
              <w:fldChar w:fldCharType="begin">
                <w:ffData>
                  <w:name w:val="Kontrollkästchen6"/>
                  <w:enabled/>
                  <w:calcOnExit w:val="0"/>
                  <w:checkBox>
                    <w:sizeAuto/>
                    <w:default w:val="0"/>
                  </w:checkBox>
                </w:ffData>
              </w:fldChar>
            </w:r>
            <w:r w:rsidR="000A758C" w:rsidRPr="000A758C">
              <w:rPr>
                <w:i/>
                <w:iCs/>
              </w:rPr>
              <w:instrText xml:space="preserve"> FORMCHECKBOX </w:instrText>
            </w:r>
            <w:r w:rsidR="00000000">
              <w:rPr>
                <w:i/>
                <w:iCs/>
              </w:rPr>
            </w:r>
            <w:r w:rsidR="00000000">
              <w:rPr>
                <w:i/>
                <w:iCs/>
              </w:rPr>
              <w:fldChar w:fldCharType="separate"/>
            </w:r>
            <w:r w:rsidR="000A758C" w:rsidRPr="000A758C">
              <w:rPr>
                <w:i/>
                <w:iCs/>
              </w:rPr>
              <w:fldChar w:fldCharType="end"/>
            </w:r>
            <w:r w:rsidR="000A758C" w:rsidRPr="000A758C">
              <w:rPr>
                <w:i/>
                <w:iCs/>
              </w:rPr>
              <w:t xml:space="preserve"> abgeschlossen  </w:t>
            </w:r>
            <w:r w:rsidR="000A758C" w:rsidRPr="000A758C">
              <w:rPr>
                <w:i/>
                <w:iCs/>
              </w:rPr>
              <w:fldChar w:fldCharType="begin">
                <w:ffData>
                  <w:name w:val="Kontrollkästchen6"/>
                  <w:enabled/>
                  <w:calcOnExit w:val="0"/>
                  <w:checkBox>
                    <w:sizeAuto/>
                    <w:default w:val="0"/>
                  </w:checkBox>
                </w:ffData>
              </w:fldChar>
            </w:r>
            <w:r w:rsidR="000A758C" w:rsidRPr="000A758C">
              <w:rPr>
                <w:i/>
                <w:iCs/>
              </w:rPr>
              <w:instrText xml:space="preserve"> FORMCHECKBOX </w:instrText>
            </w:r>
            <w:r w:rsidR="00000000">
              <w:rPr>
                <w:i/>
                <w:iCs/>
              </w:rPr>
            </w:r>
            <w:r w:rsidR="00000000">
              <w:rPr>
                <w:i/>
                <w:iCs/>
              </w:rPr>
              <w:fldChar w:fldCharType="separate"/>
            </w:r>
            <w:r w:rsidR="000A758C" w:rsidRPr="000A758C">
              <w:rPr>
                <w:i/>
                <w:iCs/>
              </w:rPr>
              <w:fldChar w:fldCharType="end"/>
            </w:r>
            <w:r w:rsidR="000A758C" w:rsidRPr="000A758C">
              <w:rPr>
                <w:i/>
                <w:iCs/>
              </w:rPr>
              <w:t xml:space="preserve"> min. 80% erbracht</w:t>
            </w:r>
            <w:r w:rsidR="000A758C">
              <w:rPr>
                <w:i/>
                <w:iCs/>
              </w:rPr>
              <w:t xml:space="preserve">  </w:t>
            </w:r>
          </w:p>
          <w:p w14:paraId="0902C3AF" w14:textId="18C32DE7" w:rsidR="004843C5" w:rsidRPr="000A758C" w:rsidRDefault="004843C5" w:rsidP="004843C5">
            <w:pPr>
              <w:rPr>
                <w:i/>
                <w:iCs/>
              </w:rPr>
            </w:pPr>
            <w:r w:rsidRPr="0089777A">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89777A">
              <w:rPr>
                <w:i/>
                <w:iCs/>
              </w:rPr>
              <w:fldChar w:fldCharType="end"/>
            </w:r>
            <w:r w:rsidRPr="000A758C">
              <w:rPr>
                <w:i/>
                <w:iCs/>
              </w:rPr>
              <w:t xml:space="preserve"> SIA-Phase 33</w:t>
            </w:r>
            <w:r w:rsidR="000A758C">
              <w:rPr>
                <w:i/>
                <w:iCs/>
              </w:rPr>
              <w:t xml:space="preserve">    </w:t>
            </w:r>
            <w:r w:rsidR="000A758C" w:rsidRPr="000A758C">
              <w:rPr>
                <w:i/>
                <w:iCs/>
              </w:rPr>
              <w:fldChar w:fldCharType="begin">
                <w:ffData>
                  <w:name w:val="Kontrollkästchen6"/>
                  <w:enabled/>
                  <w:calcOnExit w:val="0"/>
                  <w:checkBox>
                    <w:sizeAuto/>
                    <w:default w:val="0"/>
                  </w:checkBox>
                </w:ffData>
              </w:fldChar>
            </w:r>
            <w:r w:rsidR="000A758C" w:rsidRPr="000A758C">
              <w:rPr>
                <w:i/>
                <w:iCs/>
              </w:rPr>
              <w:instrText xml:space="preserve"> FORMCHECKBOX </w:instrText>
            </w:r>
            <w:r w:rsidR="00000000">
              <w:rPr>
                <w:i/>
                <w:iCs/>
              </w:rPr>
            </w:r>
            <w:r w:rsidR="00000000">
              <w:rPr>
                <w:i/>
                <w:iCs/>
              </w:rPr>
              <w:fldChar w:fldCharType="separate"/>
            </w:r>
            <w:r w:rsidR="000A758C" w:rsidRPr="000A758C">
              <w:rPr>
                <w:i/>
                <w:iCs/>
                <w:lang w:val="it-IT"/>
              </w:rPr>
              <w:fldChar w:fldCharType="end"/>
            </w:r>
            <w:r w:rsidR="000A758C" w:rsidRPr="000A758C">
              <w:rPr>
                <w:i/>
                <w:iCs/>
              </w:rPr>
              <w:t xml:space="preserve"> abgeschlossen  </w:t>
            </w:r>
            <w:r w:rsidR="000A758C" w:rsidRPr="000A758C">
              <w:rPr>
                <w:i/>
                <w:iCs/>
              </w:rPr>
              <w:fldChar w:fldCharType="begin">
                <w:ffData>
                  <w:name w:val="Kontrollkästchen6"/>
                  <w:enabled/>
                  <w:calcOnExit w:val="0"/>
                  <w:checkBox>
                    <w:sizeAuto/>
                    <w:default w:val="0"/>
                  </w:checkBox>
                </w:ffData>
              </w:fldChar>
            </w:r>
            <w:r w:rsidR="000A758C" w:rsidRPr="000A758C">
              <w:rPr>
                <w:i/>
                <w:iCs/>
              </w:rPr>
              <w:instrText xml:space="preserve"> FORMCHECKBOX </w:instrText>
            </w:r>
            <w:r w:rsidR="00000000">
              <w:rPr>
                <w:i/>
                <w:iCs/>
              </w:rPr>
            </w:r>
            <w:r w:rsidR="00000000">
              <w:rPr>
                <w:i/>
                <w:iCs/>
              </w:rPr>
              <w:fldChar w:fldCharType="separate"/>
            </w:r>
            <w:r w:rsidR="000A758C" w:rsidRPr="000A758C">
              <w:rPr>
                <w:i/>
                <w:iCs/>
                <w:lang w:val="it-IT"/>
              </w:rPr>
              <w:fldChar w:fldCharType="end"/>
            </w:r>
            <w:r w:rsidR="000A758C" w:rsidRPr="000A758C">
              <w:rPr>
                <w:i/>
                <w:iCs/>
              </w:rPr>
              <w:t xml:space="preserve"> min. 80% erbracht</w:t>
            </w:r>
          </w:p>
          <w:p w14:paraId="4A19D369" w14:textId="79173C5B" w:rsidR="004843C5" w:rsidRPr="000A758C" w:rsidRDefault="004843C5" w:rsidP="004843C5">
            <w:pPr>
              <w:rPr>
                <w:i/>
                <w:iCs/>
              </w:rPr>
            </w:pPr>
            <w:r w:rsidRPr="0089777A">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89777A">
              <w:rPr>
                <w:i/>
                <w:iCs/>
              </w:rPr>
              <w:fldChar w:fldCharType="end"/>
            </w:r>
            <w:r w:rsidRPr="000A758C">
              <w:rPr>
                <w:i/>
                <w:iCs/>
              </w:rPr>
              <w:t xml:space="preserve"> SIA-Phase 41</w:t>
            </w:r>
            <w:r w:rsidR="000A758C">
              <w:rPr>
                <w:i/>
                <w:iCs/>
              </w:rPr>
              <w:t xml:space="preserve">    </w:t>
            </w:r>
            <w:r w:rsidR="000A758C" w:rsidRPr="0075153A">
              <w:rPr>
                <w:i/>
                <w:iCs/>
              </w:rPr>
              <w:fldChar w:fldCharType="begin">
                <w:ffData>
                  <w:name w:val="Kontrollkästchen6"/>
                  <w:enabled/>
                  <w:calcOnExit w:val="0"/>
                  <w:checkBox>
                    <w:sizeAuto/>
                    <w:default w:val="0"/>
                  </w:checkBox>
                </w:ffData>
              </w:fldChar>
            </w:r>
            <w:r w:rsidR="000A758C" w:rsidRPr="000A758C">
              <w:rPr>
                <w:i/>
                <w:iCs/>
              </w:rPr>
              <w:instrText xml:space="preserve"> FORMCHECKBOX </w:instrText>
            </w:r>
            <w:r w:rsidR="00000000">
              <w:rPr>
                <w:i/>
                <w:iCs/>
              </w:rPr>
            </w:r>
            <w:r w:rsidR="00000000">
              <w:rPr>
                <w:i/>
                <w:iCs/>
              </w:rPr>
              <w:fldChar w:fldCharType="separate"/>
            </w:r>
            <w:r w:rsidR="000A758C" w:rsidRPr="0075153A">
              <w:rPr>
                <w:i/>
                <w:iCs/>
                <w:lang w:val="it-IT"/>
              </w:rPr>
              <w:fldChar w:fldCharType="end"/>
            </w:r>
            <w:r w:rsidR="000A758C" w:rsidRPr="000A758C">
              <w:rPr>
                <w:i/>
                <w:iCs/>
              </w:rPr>
              <w:t xml:space="preserve"> abgeschlossen  </w:t>
            </w:r>
            <w:r w:rsidR="000A758C" w:rsidRPr="000A758C">
              <w:rPr>
                <w:i/>
                <w:iCs/>
              </w:rPr>
              <w:fldChar w:fldCharType="begin">
                <w:ffData>
                  <w:name w:val="Kontrollkästchen6"/>
                  <w:enabled/>
                  <w:calcOnExit w:val="0"/>
                  <w:checkBox>
                    <w:sizeAuto/>
                    <w:default w:val="0"/>
                  </w:checkBox>
                </w:ffData>
              </w:fldChar>
            </w:r>
            <w:r w:rsidR="000A758C" w:rsidRPr="000A758C">
              <w:rPr>
                <w:i/>
                <w:iCs/>
              </w:rPr>
              <w:instrText xml:space="preserve"> FORMCHECKBOX </w:instrText>
            </w:r>
            <w:r w:rsidR="00000000">
              <w:rPr>
                <w:i/>
                <w:iCs/>
              </w:rPr>
            </w:r>
            <w:r w:rsidR="00000000">
              <w:rPr>
                <w:i/>
                <w:iCs/>
              </w:rPr>
              <w:fldChar w:fldCharType="separate"/>
            </w:r>
            <w:r w:rsidR="000A758C" w:rsidRPr="000A758C">
              <w:rPr>
                <w:i/>
                <w:iCs/>
                <w:lang w:val="it-IT"/>
              </w:rPr>
              <w:fldChar w:fldCharType="end"/>
            </w:r>
            <w:r w:rsidR="000A758C" w:rsidRPr="000A758C">
              <w:rPr>
                <w:i/>
                <w:iCs/>
              </w:rPr>
              <w:t xml:space="preserve"> min</w:t>
            </w:r>
            <w:r w:rsidR="000A758C">
              <w:rPr>
                <w:i/>
                <w:iCs/>
              </w:rPr>
              <w:t>. 80% erbracht</w:t>
            </w:r>
          </w:p>
          <w:p w14:paraId="5BD03DE2" w14:textId="4FCC37A4" w:rsidR="004843C5" w:rsidRPr="000A758C" w:rsidRDefault="004843C5" w:rsidP="004843C5">
            <w:pPr>
              <w:rPr>
                <w:i/>
                <w:iCs/>
              </w:rPr>
            </w:pPr>
            <w:r w:rsidRPr="0089777A">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89777A">
              <w:rPr>
                <w:i/>
                <w:iCs/>
              </w:rPr>
              <w:fldChar w:fldCharType="end"/>
            </w:r>
            <w:r w:rsidRPr="000A758C">
              <w:rPr>
                <w:i/>
                <w:iCs/>
              </w:rPr>
              <w:t xml:space="preserve"> SIA-Phase 51</w:t>
            </w:r>
            <w:r w:rsidR="000A758C">
              <w:rPr>
                <w:i/>
                <w:iCs/>
              </w:rPr>
              <w:t xml:space="preserve">    </w:t>
            </w:r>
            <w:r w:rsidR="000A758C" w:rsidRPr="000A758C">
              <w:rPr>
                <w:i/>
                <w:iCs/>
              </w:rPr>
              <w:fldChar w:fldCharType="begin">
                <w:ffData>
                  <w:name w:val="Kontrollkästchen6"/>
                  <w:enabled/>
                  <w:calcOnExit w:val="0"/>
                  <w:checkBox>
                    <w:sizeAuto/>
                    <w:default w:val="0"/>
                  </w:checkBox>
                </w:ffData>
              </w:fldChar>
            </w:r>
            <w:r w:rsidR="000A758C" w:rsidRPr="000A758C">
              <w:rPr>
                <w:i/>
                <w:iCs/>
              </w:rPr>
              <w:instrText xml:space="preserve"> FORMCHECKBOX </w:instrText>
            </w:r>
            <w:r w:rsidR="00000000">
              <w:rPr>
                <w:i/>
                <w:iCs/>
              </w:rPr>
            </w:r>
            <w:r w:rsidR="00000000">
              <w:rPr>
                <w:i/>
                <w:iCs/>
              </w:rPr>
              <w:fldChar w:fldCharType="separate"/>
            </w:r>
            <w:r w:rsidR="000A758C" w:rsidRPr="000A758C">
              <w:rPr>
                <w:i/>
                <w:iCs/>
                <w:lang w:val="it-IT"/>
              </w:rPr>
              <w:fldChar w:fldCharType="end"/>
            </w:r>
            <w:r w:rsidR="000A758C" w:rsidRPr="000A758C">
              <w:rPr>
                <w:i/>
                <w:iCs/>
              </w:rPr>
              <w:t xml:space="preserve"> abgeschlossen  </w:t>
            </w:r>
            <w:r w:rsidR="000A758C" w:rsidRPr="000A758C">
              <w:rPr>
                <w:i/>
                <w:iCs/>
              </w:rPr>
              <w:fldChar w:fldCharType="begin">
                <w:ffData>
                  <w:name w:val="Kontrollkästchen6"/>
                  <w:enabled/>
                  <w:calcOnExit w:val="0"/>
                  <w:checkBox>
                    <w:sizeAuto/>
                    <w:default w:val="0"/>
                  </w:checkBox>
                </w:ffData>
              </w:fldChar>
            </w:r>
            <w:r w:rsidR="000A758C" w:rsidRPr="000A758C">
              <w:rPr>
                <w:i/>
                <w:iCs/>
              </w:rPr>
              <w:instrText xml:space="preserve"> FORMCHECKBOX </w:instrText>
            </w:r>
            <w:r w:rsidR="00000000">
              <w:rPr>
                <w:i/>
                <w:iCs/>
              </w:rPr>
            </w:r>
            <w:r w:rsidR="00000000">
              <w:rPr>
                <w:i/>
                <w:iCs/>
              </w:rPr>
              <w:fldChar w:fldCharType="separate"/>
            </w:r>
            <w:r w:rsidR="000A758C" w:rsidRPr="000A758C">
              <w:rPr>
                <w:i/>
                <w:iCs/>
                <w:lang w:val="it-IT"/>
              </w:rPr>
              <w:fldChar w:fldCharType="end"/>
            </w:r>
            <w:r w:rsidR="000A758C" w:rsidRPr="000A758C">
              <w:rPr>
                <w:i/>
                <w:iCs/>
              </w:rPr>
              <w:t xml:space="preserve"> min. 80% erbracht</w:t>
            </w:r>
          </w:p>
          <w:p w14:paraId="5EE2DFAA" w14:textId="56C66BFD" w:rsidR="004843C5" w:rsidRPr="000A758C" w:rsidRDefault="004843C5" w:rsidP="004843C5">
            <w:pPr>
              <w:rPr>
                <w:i/>
                <w:iCs/>
              </w:rPr>
            </w:pPr>
            <w:r w:rsidRPr="0089777A">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89777A">
              <w:rPr>
                <w:i/>
                <w:iCs/>
              </w:rPr>
              <w:fldChar w:fldCharType="end"/>
            </w:r>
            <w:r w:rsidRPr="000A758C">
              <w:rPr>
                <w:i/>
                <w:iCs/>
              </w:rPr>
              <w:t xml:space="preserve"> SIA-Phase 52</w:t>
            </w:r>
            <w:r w:rsidR="000A758C" w:rsidRPr="000A758C">
              <w:rPr>
                <w:i/>
                <w:iCs/>
              </w:rPr>
              <w:t xml:space="preserve">  </w:t>
            </w:r>
            <w:r w:rsidR="000A758C">
              <w:rPr>
                <w:i/>
                <w:iCs/>
              </w:rPr>
              <w:t xml:space="preserve">  </w:t>
            </w:r>
            <w:r w:rsidR="000A758C" w:rsidRPr="0075153A">
              <w:rPr>
                <w:i/>
                <w:iCs/>
              </w:rPr>
              <w:fldChar w:fldCharType="begin">
                <w:ffData>
                  <w:name w:val="Kontrollkästchen6"/>
                  <w:enabled/>
                  <w:calcOnExit w:val="0"/>
                  <w:checkBox>
                    <w:sizeAuto/>
                    <w:default w:val="0"/>
                  </w:checkBox>
                </w:ffData>
              </w:fldChar>
            </w:r>
            <w:r w:rsidR="000A758C" w:rsidRPr="000A758C">
              <w:rPr>
                <w:i/>
                <w:iCs/>
              </w:rPr>
              <w:instrText xml:space="preserve"> FORMCHECKBOX </w:instrText>
            </w:r>
            <w:r w:rsidR="00000000">
              <w:rPr>
                <w:i/>
                <w:iCs/>
              </w:rPr>
            </w:r>
            <w:r w:rsidR="00000000">
              <w:rPr>
                <w:i/>
                <w:iCs/>
              </w:rPr>
              <w:fldChar w:fldCharType="separate"/>
            </w:r>
            <w:r w:rsidR="000A758C" w:rsidRPr="0075153A">
              <w:rPr>
                <w:i/>
                <w:iCs/>
                <w:lang w:val="it-IT"/>
              </w:rPr>
              <w:fldChar w:fldCharType="end"/>
            </w:r>
            <w:r w:rsidR="000A758C" w:rsidRPr="000A758C">
              <w:rPr>
                <w:i/>
                <w:iCs/>
              </w:rPr>
              <w:t xml:space="preserve"> abgeschlossen  </w:t>
            </w:r>
            <w:r w:rsidR="000A758C" w:rsidRPr="000A758C">
              <w:rPr>
                <w:i/>
                <w:iCs/>
              </w:rPr>
              <w:fldChar w:fldCharType="begin">
                <w:ffData>
                  <w:name w:val="Kontrollkästchen6"/>
                  <w:enabled/>
                  <w:calcOnExit w:val="0"/>
                  <w:checkBox>
                    <w:sizeAuto/>
                    <w:default w:val="0"/>
                  </w:checkBox>
                </w:ffData>
              </w:fldChar>
            </w:r>
            <w:r w:rsidR="000A758C" w:rsidRPr="000A758C">
              <w:rPr>
                <w:i/>
                <w:iCs/>
              </w:rPr>
              <w:instrText xml:space="preserve"> FORMCHECKBOX </w:instrText>
            </w:r>
            <w:r w:rsidR="00000000">
              <w:rPr>
                <w:i/>
                <w:iCs/>
              </w:rPr>
            </w:r>
            <w:r w:rsidR="00000000">
              <w:rPr>
                <w:i/>
                <w:iCs/>
              </w:rPr>
              <w:fldChar w:fldCharType="separate"/>
            </w:r>
            <w:r w:rsidR="000A758C" w:rsidRPr="000A758C">
              <w:rPr>
                <w:i/>
                <w:iCs/>
                <w:lang w:val="it-IT"/>
              </w:rPr>
              <w:fldChar w:fldCharType="end"/>
            </w:r>
            <w:r w:rsidR="000A758C" w:rsidRPr="000A758C">
              <w:rPr>
                <w:i/>
                <w:iCs/>
              </w:rPr>
              <w:t xml:space="preserve"> min</w:t>
            </w:r>
            <w:r w:rsidR="000A758C">
              <w:rPr>
                <w:i/>
                <w:iCs/>
              </w:rPr>
              <w:t>. 80% erbracht</w:t>
            </w:r>
          </w:p>
          <w:p w14:paraId="40AB716C" w14:textId="48788173" w:rsidR="004843C5" w:rsidRPr="0089777A" w:rsidRDefault="004843C5" w:rsidP="004843C5">
            <w:pPr>
              <w:rPr>
                <w:i/>
                <w:iCs/>
              </w:rPr>
            </w:pPr>
            <w:r w:rsidRPr="0089777A">
              <w:rPr>
                <w:i/>
                <w:iCs/>
              </w:rPr>
              <w:fldChar w:fldCharType="begin">
                <w:ffData>
                  <w:name w:val="Kontrollkästchen6"/>
                  <w:enabled/>
                  <w:calcOnExit w:val="0"/>
                  <w:checkBox>
                    <w:sizeAuto/>
                    <w:default w:val="0"/>
                  </w:checkBox>
                </w:ffData>
              </w:fldChar>
            </w:r>
            <w:r w:rsidRPr="0089777A">
              <w:rPr>
                <w:i/>
                <w:iCs/>
              </w:rPr>
              <w:instrText xml:space="preserve"> FORMCHECKBOX </w:instrText>
            </w:r>
            <w:r w:rsidR="00000000">
              <w:rPr>
                <w:i/>
                <w:iCs/>
              </w:rPr>
            </w:r>
            <w:r w:rsidR="00000000">
              <w:rPr>
                <w:i/>
                <w:iCs/>
              </w:rPr>
              <w:fldChar w:fldCharType="separate"/>
            </w:r>
            <w:r w:rsidRPr="0089777A">
              <w:rPr>
                <w:i/>
                <w:iCs/>
              </w:rPr>
              <w:fldChar w:fldCharType="end"/>
            </w:r>
            <w:r w:rsidRPr="0089777A">
              <w:rPr>
                <w:i/>
                <w:iCs/>
              </w:rPr>
              <w:t xml:space="preserve"> SIA-Phase 53</w:t>
            </w:r>
            <w:r w:rsidR="000A758C">
              <w:rPr>
                <w:i/>
                <w:iCs/>
              </w:rPr>
              <w:t xml:space="preserve">    </w:t>
            </w:r>
            <w:r w:rsidR="000A758C" w:rsidRPr="0075153A">
              <w:rPr>
                <w:i/>
                <w:iCs/>
              </w:rPr>
              <w:fldChar w:fldCharType="begin">
                <w:ffData>
                  <w:name w:val="Kontrollkästchen6"/>
                  <w:enabled/>
                  <w:calcOnExit w:val="0"/>
                  <w:checkBox>
                    <w:sizeAuto/>
                    <w:default w:val="0"/>
                  </w:checkBox>
                </w:ffData>
              </w:fldChar>
            </w:r>
            <w:r w:rsidR="000A758C" w:rsidRPr="000A758C">
              <w:rPr>
                <w:i/>
                <w:iCs/>
              </w:rPr>
              <w:instrText xml:space="preserve"> FORMCHECKBOX </w:instrText>
            </w:r>
            <w:r w:rsidR="00000000">
              <w:rPr>
                <w:i/>
                <w:iCs/>
              </w:rPr>
            </w:r>
            <w:r w:rsidR="00000000">
              <w:rPr>
                <w:i/>
                <w:iCs/>
              </w:rPr>
              <w:fldChar w:fldCharType="separate"/>
            </w:r>
            <w:r w:rsidR="000A758C" w:rsidRPr="0075153A">
              <w:rPr>
                <w:i/>
                <w:iCs/>
                <w:lang w:val="it-IT"/>
              </w:rPr>
              <w:fldChar w:fldCharType="end"/>
            </w:r>
            <w:r w:rsidR="000A758C" w:rsidRPr="000A758C">
              <w:rPr>
                <w:i/>
                <w:iCs/>
              </w:rPr>
              <w:t xml:space="preserve"> abgeschlossen  </w:t>
            </w:r>
            <w:r w:rsidR="000A758C" w:rsidRPr="000A758C">
              <w:rPr>
                <w:i/>
                <w:iCs/>
              </w:rPr>
              <w:fldChar w:fldCharType="begin">
                <w:ffData>
                  <w:name w:val="Kontrollkästchen6"/>
                  <w:enabled/>
                  <w:calcOnExit w:val="0"/>
                  <w:checkBox>
                    <w:sizeAuto/>
                    <w:default w:val="0"/>
                  </w:checkBox>
                </w:ffData>
              </w:fldChar>
            </w:r>
            <w:r w:rsidR="000A758C" w:rsidRPr="000A758C">
              <w:rPr>
                <w:i/>
                <w:iCs/>
              </w:rPr>
              <w:instrText xml:space="preserve"> FORMCHECKBOX </w:instrText>
            </w:r>
            <w:r w:rsidR="00000000">
              <w:rPr>
                <w:i/>
                <w:iCs/>
              </w:rPr>
            </w:r>
            <w:r w:rsidR="00000000">
              <w:rPr>
                <w:i/>
                <w:iCs/>
              </w:rPr>
              <w:fldChar w:fldCharType="separate"/>
            </w:r>
            <w:r w:rsidR="000A758C" w:rsidRPr="000A758C">
              <w:rPr>
                <w:i/>
                <w:iCs/>
                <w:lang w:val="it-IT"/>
              </w:rPr>
              <w:fldChar w:fldCharType="end"/>
            </w:r>
            <w:r w:rsidR="000A758C" w:rsidRPr="000A758C">
              <w:rPr>
                <w:i/>
                <w:iCs/>
              </w:rPr>
              <w:t xml:space="preserve"> min</w:t>
            </w:r>
            <w:r w:rsidR="000A758C">
              <w:rPr>
                <w:i/>
                <w:iCs/>
              </w:rPr>
              <w:t>. 80% erbracht</w:t>
            </w:r>
          </w:p>
          <w:p w14:paraId="58755334" w14:textId="77777777" w:rsidR="004843C5" w:rsidRPr="0086178D" w:rsidRDefault="004843C5" w:rsidP="004843C5">
            <w:pPr>
              <w:pStyle w:val="TextStandard"/>
            </w:pPr>
          </w:p>
        </w:tc>
      </w:tr>
      <w:tr w:rsidR="004843C5" w:rsidRPr="0086178D" w14:paraId="2BD27F75" w14:textId="77777777" w:rsidTr="003F0E35">
        <w:trPr>
          <w:trHeight w:val="340"/>
        </w:trPr>
        <w:tc>
          <w:tcPr>
            <w:tcW w:w="2835" w:type="dxa"/>
          </w:tcPr>
          <w:p w14:paraId="05CF43C9" w14:textId="77777777" w:rsidR="004843C5" w:rsidRPr="0086178D" w:rsidRDefault="004843C5" w:rsidP="004843C5">
            <w:pPr>
              <w:pStyle w:val="TextStandard"/>
            </w:pPr>
            <w:r w:rsidRPr="0086178D">
              <w:t>Ausgeführten Leistungen</w:t>
            </w:r>
          </w:p>
        </w:tc>
        <w:tc>
          <w:tcPr>
            <w:tcW w:w="141" w:type="dxa"/>
            <w:tcBorders>
              <w:right w:val="single" w:sz="4" w:space="0" w:color="FFFFFF" w:themeColor="background1"/>
            </w:tcBorders>
          </w:tcPr>
          <w:p w14:paraId="7B6820BA" w14:textId="77777777" w:rsidR="004843C5" w:rsidRPr="0086178D" w:rsidRDefault="004843C5" w:rsidP="004843C5">
            <w:pPr>
              <w:pStyle w:val="TextStandard"/>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64BC6DF0" w14:textId="77777777" w:rsidR="004843C5" w:rsidRPr="0086178D" w:rsidRDefault="004843C5" w:rsidP="004843C5">
            <w:pPr>
              <w:pStyle w:val="TextStandard"/>
            </w:pPr>
          </w:p>
        </w:tc>
      </w:tr>
      <w:tr w:rsidR="004843C5" w:rsidRPr="0086178D" w14:paraId="19811F73" w14:textId="77777777" w:rsidTr="003F0E35">
        <w:trPr>
          <w:trHeight w:val="340"/>
        </w:trPr>
        <w:tc>
          <w:tcPr>
            <w:tcW w:w="2835" w:type="dxa"/>
          </w:tcPr>
          <w:p w14:paraId="2F0600CE" w14:textId="77777777" w:rsidR="004843C5" w:rsidRPr="0086178D" w:rsidRDefault="004843C5" w:rsidP="004843C5">
            <w:pPr>
              <w:pStyle w:val="TextStandard"/>
            </w:pPr>
            <w:r w:rsidRPr="0086178D">
              <w:t>Besonderheiten und Vergleichbarkeit mit vorliegendem Projekt</w:t>
            </w:r>
          </w:p>
        </w:tc>
        <w:tc>
          <w:tcPr>
            <w:tcW w:w="141" w:type="dxa"/>
            <w:tcBorders>
              <w:right w:val="single" w:sz="4" w:space="0" w:color="FFFFFF" w:themeColor="background1"/>
            </w:tcBorders>
          </w:tcPr>
          <w:p w14:paraId="14599EFA" w14:textId="77777777" w:rsidR="004843C5" w:rsidRPr="0086178D" w:rsidRDefault="004843C5" w:rsidP="004843C5">
            <w:pPr>
              <w:pStyle w:val="TextStandard"/>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4D34A2E1" w14:textId="77777777" w:rsidR="004843C5" w:rsidRPr="0086178D" w:rsidRDefault="004843C5" w:rsidP="004843C5">
            <w:pPr>
              <w:pStyle w:val="TextStandard"/>
            </w:pPr>
          </w:p>
          <w:p w14:paraId="77596535" w14:textId="77777777" w:rsidR="004843C5" w:rsidRPr="0086178D" w:rsidRDefault="004843C5" w:rsidP="004843C5">
            <w:pPr>
              <w:pStyle w:val="TextStandard"/>
            </w:pPr>
          </w:p>
          <w:p w14:paraId="3B8C896E" w14:textId="77777777" w:rsidR="004843C5" w:rsidRPr="0086178D" w:rsidRDefault="004843C5" w:rsidP="004843C5">
            <w:pPr>
              <w:pStyle w:val="TextStandard"/>
            </w:pPr>
          </w:p>
        </w:tc>
      </w:tr>
      <w:tr w:rsidR="004843C5" w:rsidRPr="0086178D" w14:paraId="7797D3F0" w14:textId="77777777" w:rsidTr="003F0E35">
        <w:trPr>
          <w:trHeight w:val="340"/>
        </w:trPr>
        <w:tc>
          <w:tcPr>
            <w:tcW w:w="2835" w:type="dxa"/>
          </w:tcPr>
          <w:p w14:paraId="09A03421" w14:textId="77777777" w:rsidR="004843C5" w:rsidRPr="0086178D" w:rsidRDefault="004843C5" w:rsidP="004843C5">
            <w:pPr>
              <w:pStyle w:val="TextStandard"/>
            </w:pPr>
            <w:r w:rsidRPr="0086178D">
              <w:t xml:space="preserve">Name Referenz-Person </w:t>
            </w:r>
            <w:r w:rsidRPr="0086178D">
              <w:br/>
              <w:t>(Bauherr)</w:t>
            </w:r>
          </w:p>
        </w:tc>
        <w:tc>
          <w:tcPr>
            <w:tcW w:w="141" w:type="dxa"/>
            <w:tcBorders>
              <w:right w:val="single" w:sz="4" w:space="0" w:color="FFFFFF" w:themeColor="background1"/>
            </w:tcBorders>
          </w:tcPr>
          <w:p w14:paraId="61FC960D" w14:textId="77777777" w:rsidR="004843C5" w:rsidRPr="0086178D" w:rsidRDefault="004843C5" w:rsidP="004843C5">
            <w:pPr>
              <w:pStyle w:val="TextStandard"/>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215562D" w14:textId="77777777" w:rsidR="004843C5" w:rsidRPr="0086178D" w:rsidRDefault="004843C5" w:rsidP="004843C5">
            <w:pPr>
              <w:pStyle w:val="TextStandard"/>
            </w:pPr>
          </w:p>
        </w:tc>
      </w:tr>
      <w:tr w:rsidR="004843C5" w:rsidRPr="0086178D" w14:paraId="719E3ED0" w14:textId="77777777" w:rsidTr="003F0E35">
        <w:trPr>
          <w:trHeight w:val="340"/>
        </w:trPr>
        <w:tc>
          <w:tcPr>
            <w:tcW w:w="2835" w:type="dxa"/>
          </w:tcPr>
          <w:p w14:paraId="16AA84FE" w14:textId="25973F26" w:rsidR="004843C5" w:rsidRPr="0086178D" w:rsidRDefault="0033753A" w:rsidP="004843C5">
            <w:pPr>
              <w:pStyle w:val="TextStandard"/>
            </w:pPr>
            <w:r w:rsidRPr="0086178D">
              <w:t>E-Mail</w:t>
            </w:r>
          </w:p>
        </w:tc>
        <w:tc>
          <w:tcPr>
            <w:tcW w:w="141" w:type="dxa"/>
          </w:tcPr>
          <w:p w14:paraId="26BCBFD8" w14:textId="77777777" w:rsidR="004843C5" w:rsidRPr="0086178D" w:rsidRDefault="004843C5" w:rsidP="004843C5">
            <w:pPr>
              <w:pStyle w:val="TextStandard"/>
            </w:pPr>
          </w:p>
        </w:tc>
        <w:tc>
          <w:tcPr>
            <w:tcW w:w="6663" w:type="dxa"/>
            <w:tcBorders>
              <w:top w:val="single" w:sz="4" w:space="0" w:color="FFFFFF" w:themeColor="background1"/>
            </w:tcBorders>
            <w:shd w:val="clear" w:color="auto" w:fill="F2F2F2" w:themeFill="background1" w:themeFillShade="F2"/>
          </w:tcPr>
          <w:p w14:paraId="32188475" w14:textId="77777777" w:rsidR="004843C5" w:rsidRPr="0086178D" w:rsidRDefault="004843C5" w:rsidP="004843C5">
            <w:pPr>
              <w:pStyle w:val="TextStandard"/>
            </w:pPr>
          </w:p>
        </w:tc>
      </w:tr>
      <w:tr w:rsidR="004843C5" w:rsidRPr="0086178D" w14:paraId="2D0E0AAE" w14:textId="77777777" w:rsidTr="003F0E35">
        <w:trPr>
          <w:trHeight w:val="340"/>
        </w:trPr>
        <w:tc>
          <w:tcPr>
            <w:tcW w:w="2835" w:type="dxa"/>
          </w:tcPr>
          <w:p w14:paraId="5EDCA83F" w14:textId="77777777" w:rsidR="004843C5" w:rsidRPr="0086178D" w:rsidRDefault="004843C5" w:rsidP="004843C5">
            <w:pPr>
              <w:pStyle w:val="TextStandard"/>
            </w:pPr>
            <w:r w:rsidRPr="0086178D">
              <w:t>Tel direkt</w:t>
            </w:r>
          </w:p>
        </w:tc>
        <w:tc>
          <w:tcPr>
            <w:tcW w:w="141" w:type="dxa"/>
          </w:tcPr>
          <w:p w14:paraId="522F6E4C" w14:textId="77777777" w:rsidR="004843C5" w:rsidRPr="0086178D" w:rsidRDefault="004843C5" w:rsidP="004843C5">
            <w:pPr>
              <w:pStyle w:val="TextStandard"/>
            </w:pPr>
          </w:p>
        </w:tc>
        <w:tc>
          <w:tcPr>
            <w:tcW w:w="6663" w:type="dxa"/>
            <w:tcBorders>
              <w:top w:val="single" w:sz="4" w:space="0" w:color="FFFFFF" w:themeColor="background1"/>
            </w:tcBorders>
            <w:shd w:val="clear" w:color="auto" w:fill="F2F2F2" w:themeFill="background1" w:themeFillShade="F2"/>
          </w:tcPr>
          <w:p w14:paraId="00A74BA8" w14:textId="77777777" w:rsidR="004843C5" w:rsidRPr="0086178D" w:rsidRDefault="004843C5" w:rsidP="004843C5">
            <w:pPr>
              <w:pStyle w:val="TextStandard"/>
            </w:pPr>
          </w:p>
        </w:tc>
      </w:tr>
    </w:tbl>
    <w:p w14:paraId="2551E1CB" w14:textId="4763BA75" w:rsidR="00AB6372" w:rsidRDefault="00AB6372" w:rsidP="00AB6372">
      <w:pPr>
        <w:rPr>
          <w:b/>
          <w:szCs w:val="20"/>
        </w:rPr>
      </w:pPr>
    </w:p>
    <w:p w14:paraId="57F4EF79" w14:textId="77777777" w:rsidR="00D5262E" w:rsidRPr="00AB6372" w:rsidRDefault="00D5262E" w:rsidP="00AB6372">
      <w:pPr>
        <w:rPr>
          <w:b/>
          <w:szCs w:val="20"/>
        </w:rPr>
      </w:pPr>
    </w:p>
    <w:p w14:paraId="532CF769" w14:textId="7679A789" w:rsidR="00A05CEE" w:rsidRDefault="00A05CEE" w:rsidP="0086178D">
      <w:pPr>
        <w:pStyle w:val="TextStandard"/>
        <w:rPr>
          <w:b/>
        </w:rPr>
      </w:pPr>
    </w:p>
    <w:p w14:paraId="341D2D6E" w14:textId="5E6495C6" w:rsidR="00D36B98" w:rsidRDefault="00D36B98" w:rsidP="0086178D">
      <w:pPr>
        <w:pStyle w:val="TextStandard"/>
        <w:rPr>
          <w:b/>
        </w:rPr>
      </w:pPr>
    </w:p>
    <w:p w14:paraId="53D2AB57" w14:textId="5403FD59" w:rsidR="00D36B98" w:rsidRDefault="00D36B98" w:rsidP="0086178D">
      <w:pPr>
        <w:pStyle w:val="TextStandard"/>
        <w:rPr>
          <w:b/>
        </w:rPr>
      </w:pPr>
    </w:p>
    <w:p w14:paraId="3D118CEB" w14:textId="1946FB8C" w:rsidR="0086178D" w:rsidRPr="00AB6372" w:rsidRDefault="0086178D" w:rsidP="0086178D">
      <w:pPr>
        <w:pStyle w:val="TextStandard"/>
        <w:rPr>
          <w:b/>
        </w:rPr>
      </w:pPr>
      <w:r w:rsidRPr="0086178D">
        <w:rPr>
          <w:b/>
        </w:rPr>
        <w:lastRenderedPageBreak/>
        <w:t>Referenz 2</w:t>
      </w:r>
    </w:p>
    <w:tbl>
      <w:tblPr>
        <w:tblW w:w="9639" w:type="dxa"/>
        <w:tblLayout w:type="fixed"/>
        <w:tblCellMar>
          <w:left w:w="0" w:type="dxa"/>
          <w:right w:w="0" w:type="dxa"/>
        </w:tblCellMar>
        <w:tblLook w:val="0000" w:firstRow="0" w:lastRow="0" w:firstColumn="0" w:lastColumn="0" w:noHBand="0" w:noVBand="0"/>
      </w:tblPr>
      <w:tblGrid>
        <w:gridCol w:w="2835"/>
        <w:gridCol w:w="141"/>
        <w:gridCol w:w="6663"/>
      </w:tblGrid>
      <w:tr w:rsidR="0086178D" w:rsidRPr="0086178D" w14:paraId="22C35EC4" w14:textId="77777777" w:rsidTr="003F0E35">
        <w:trPr>
          <w:trHeight w:val="340"/>
        </w:trPr>
        <w:tc>
          <w:tcPr>
            <w:tcW w:w="2835" w:type="dxa"/>
          </w:tcPr>
          <w:p w14:paraId="6557F381" w14:textId="77777777" w:rsidR="0086178D" w:rsidRPr="0086178D" w:rsidRDefault="0086178D" w:rsidP="0086178D">
            <w:pPr>
              <w:pStyle w:val="TextStandard"/>
            </w:pPr>
            <w:r w:rsidRPr="0086178D">
              <w:rPr>
                <w:b/>
              </w:rPr>
              <w:t>Projektname</w:t>
            </w:r>
          </w:p>
        </w:tc>
        <w:tc>
          <w:tcPr>
            <w:tcW w:w="141" w:type="dxa"/>
            <w:tcBorders>
              <w:right w:val="single" w:sz="4" w:space="0" w:color="FFFFFF" w:themeColor="background1"/>
            </w:tcBorders>
          </w:tcPr>
          <w:p w14:paraId="7A25776C" w14:textId="77777777" w:rsidR="0086178D" w:rsidRPr="0086178D" w:rsidRDefault="0086178D" w:rsidP="0086178D">
            <w:pPr>
              <w:pStyle w:val="TextStandard"/>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0A636917" w14:textId="77777777" w:rsidR="0086178D" w:rsidRPr="0086178D" w:rsidRDefault="0086178D" w:rsidP="0086178D">
            <w:pPr>
              <w:pStyle w:val="TextStandard"/>
            </w:pPr>
          </w:p>
        </w:tc>
      </w:tr>
      <w:tr w:rsidR="00EB0BCE" w:rsidRPr="0086178D" w14:paraId="351FE1BF" w14:textId="77777777" w:rsidTr="003F0E35">
        <w:trPr>
          <w:trHeight w:val="340"/>
        </w:trPr>
        <w:tc>
          <w:tcPr>
            <w:tcW w:w="2835" w:type="dxa"/>
          </w:tcPr>
          <w:p w14:paraId="3C173CA7" w14:textId="1C72F99E" w:rsidR="00EB0BCE" w:rsidRPr="0086178D" w:rsidRDefault="00EB0BCE" w:rsidP="00EB0BCE">
            <w:pPr>
              <w:pStyle w:val="TextStandard"/>
            </w:pPr>
            <w:r w:rsidRPr="006915C7">
              <w:t>Fachgebiet</w:t>
            </w:r>
          </w:p>
        </w:tc>
        <w:tc>
          <w:tcPr>
            <w:tcW w:w="141" w:type="dxa"/>
            <w:tcBorders>
              <w:right w:val="single" w:sz="4" w:space="0" w:color="FFFFFF" w:themeColor="background1"/>
            </w:tcBorders>
          </w:tcPr>
          <w:p w14:paraId="627E9607" w14:textId="77777777" w:rsidR="00EB0BCE" w:rsidRPr="0086178D" w:rsidRDefault="00EB0BCE" w:rsidP="00EB0BCE">
            <w:pPr>
              <w:pStyle w:val="TextStandard"/>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5FCAC0FF" w14:textId="3DB9CB96" w:rsidR="00EB0BCE" w:rsidRPr="006915C7" w:rsidRDefault="00EB0BCE" w:rsidP="00EB0BCE">
            <w:pPr>
              <w:rPr>
                <w:rFonts w:cs="Arial"/>
                <w:szCs w:val="20"/>
              </w:rPr>
            </w:pPr>
            <w:r w:rsidRPr="006915C7">
              <w:rPr>
                <w:rFonts w:cs="Arial"/>
                <w:szCs w:val="20"/>
              </w:rPr>
              <w:fldChar w:fldCharType="begin">
                <w:ffData>
                  <w:name w:val="Kontrollkästchen14"/>
                  <w:enabled/>
                  <w:calcOnExit w:val="0"/>
                  <w:checkBox>
                    <w:sizeAuto/>
                    <w:default w:val="0"/>
                  </w:checkBox>
                </w:ffData>
              </w:fldChar>
            </w:r>
            <w:r w:rsidRPr="006915C7">
              <w:rPr>
                <w:rFonts w:cs="Arial"/>
                <w:szCs w:val="20"/>
              </w:rPr>
              <w:instrText xml:space="preserve"> FORMCHECKBOX </w:instrText>
            </w:r>
            <w:r w:rsidR="00000000">
              <w:rPr>
                <w:rFonts w:cs="Arial"/>
                <w:szCs w:val="20"/>
              </w:rPr>
            </w:r>
            <w:r w:rsidR="00000000">
              <w:rPr>
                <w:rFonts w:cs="Arial"/>
                <w:szCs w:val="20"/>
              </w:rPr>
              <w:fldChar w:fldCharType="separate"/>
            </w:r>
            <w:r w:rsidRPr="006915C7">
              <w:rPr>
                <w:rFonts w:cs="Arial"/>
                <w:szCs w:val="20"/>
              </w:rPr>
              <w:fldChar w:fldCharType="end"/>
            </w:r>
            <w:r w:rsidRPr="006915C7">
              <w:rPr>
                <w:rFonts w:cs="Arial"/>
                <w:szCs w:val="20"/>
              </w:rPr>
              <w:t xml:space="preserve"> </w:t>
            </w:r>
            <w:r w:rsidR="00762330" w:rsidRPr="006915C7">
              <w:rPr>
                <w:rFonts w:cs="Arial"/>
                <w:szCs w:val="20"/>
              </w:rPr>
              <w:t xml:space="preserve">Hoch- und Tiefbau </w:t>
            </w:r>
          </w:p>
          <w:p w14:paraId="2D4E6FB3" w14:textId="35361B44" w:rsidR="00EB0BCE" w:rsidRPr="00C84963" w:rsidRDefault="00EB0BCE" w:rsidP="00C84963">
            <w:pPr>
              <w:rPr>
                <w:rFonts w:cs="Arial"/>
                <w:szCs w:val="20"/>
              </w:rPr>
            </w:pPr>
            <w:r w:rsidRPr="006915C7">
              <w:rPr>
                <w:rFonts w:cs="Arial"/>
                <w:szCs w:val="20"/>
              </w:rPr>
              <w:fldChar w:fldCharType="begin">
                <w:ffData>
                  <w:name w:val="Kontrollkästchen14"/>
                  <w:enabled/>
                  <w:calcOnExit w:val="0"/>
                  <w:checkBox>
                    <w:sizeAuto/>
                    <w:default w:val="0"/>
                  </w:checkBox>
                </w:ffData>
              </w:fldChar>
            </w:r>
            <w:r w:rsidRPr="006915C7">
              <w:rPr>
                <w:rFonts w:cs="Arial"/>
                <w:szCs w:val="20"/>
              </w:rPr>
              <w:instrText xml:space="preserve"> FORMCHECKBOX </w:instrText>
            </w:r>
            <w:r w:rsidR="00000000">
              <w:rPr>
                <w:rFonts w:cs="Arial"/>
                <w:szCs w:val="20"/>
              </w:rPr>
            </w:r>
            <w:r w:rsidR="00000000">
              <w:rPr>
                <w:rFonts w:cs="Arial"/>
                <w:szCs w:val="20"/>
              </w:rPr>
              <w:fldChar w:fldCharType="separate"/>
            </w:r>
            <w:r w:rsidRPr="006915C7">
              <w:rPr>
                <w:rFonts w:cs="Arial"/>
                <w:szCs w:val="20"/>
              </w:rPr>
              <w:fldChar w:fldCharType="end"/>
            </w:r>
            <w:r w:rsidRPr="006915C7">
              <w:rPr>
                <w:rFonts w:cs="Arial"/>
                <w:szCs w:val="20"/>
              </w:rPr>
              <w:t xml:space="preserve"> </w:t>
            </w:r>
            <w:r w:rsidR="00762330" w:rsidRPr="006915C7">
              <w:rPr>
                <w:rFonts w:cs="Arial"/>
                <w:szCs w:val="20"/>
              </w:rPr>
              <w:t>Primärtechnik</w:t>
            </w:r>
          </w:p>
        </w:tc>
      </w:tr>
      <w:tr w:rsidR="00EB0BCE" w:rsidRPr="0086178D" w14:paraId="2231CD37" w14:textId="77777777" w:rsidTr="003F0E35">
        <w:trPr>
          <w:trHeight w:val="340"/>
        </w:trPr>
        <w:tc>
          <w:tcPr>
            <w:tcW w:w="2835" w:type="dxa"/>
          </w:tcPr>
          <w:p w14:paraId="23242D50" w14:textId="77777777" w:rsidR="00EB0BCE" w:rsidRPr="0086178D" w:rsidRDefault="00EB0BCE" w:rsidP="00EB0BCE">
            <w:pPr>
              <w:pStyle w:val="TextStandard"/>
            </w:pPr>
            <w:r w:rsidRPr="0086178D">
              <w:t>Auftragssumme in CHF</w:t>
            </w:r>
          </w:p>
          <w:p w14:paraId="3DEB1022" w14:textId="77777777" w:rsidR="00EB0BCE" w:rsidRPr="0086178D" w:rsidRDefault="00EB0BCE" w:rsidP="00EB0BCE">
            <w:pPr>
              <w:pStyle w:val="TextStandard"/>
            </w:pPr>
          </w:p>
        </w:tc>
        <w:tc>
          <w:tcPr>
            <w:tcW w:w="141" w:type="dxa"/>
            <w:tcBorders>
              <w:right w:val="single" w:sz="4" w:space="0" w:color="FFFFFF" w:themeColor="background1"/>
            </w:tcBorders>
          </w:tcPr>
          <w:p w14:paraId="7DD6B96C" w14:textId="77777777" w:rsidR="00EB0BCE" w:rsidRPr="0086178D" w:rsidRDefault="00EB0BCE" w:rsidP="00EB0BCE">
            <w:pPr>
              <w:pStyle w:val="TextStandard"/>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194529B" w14:textId="77777777" w:rsidR="00EB0BCE" w:rsidRPr="0086178D" w:rsidRDefault="00EB0BCE" w:rsidP="00EB0BCE">
            <w:pPr>
              <w:pStyle w:val="TextStandard"/>
            </w:pPr>
          </w:p>
        </w:tc>
      </w:tr>
      <w:tr w:rsidR="00EB0BCE" w:rsidRPr="0086178D" w14:paraId="2930B433" w14:textId="77777777" w:rsidTr="003F0E35">
        <w:trPr>
          <w:trHeight w:val="340"/>
        </w:trPr>
        <w:tc>
          <w:tcPr>
            <w:tcW w:w="2835" w:type="dxa"/>
          </w:tcPr>
          <w:p w14:paraId="6B9A86B4" w14:textId="77777777" w:rsidR="00EB0BCE" w:rsidRPr="0086178D" w:rsidRDefault="00EB0BCE" w:rsidP="00EB0BCE">
            <w:pPr>
              <w:pStyle w:val="TextStandard"/>
            </w:pPr>
            <w:r w:rsidRPr="0086178D">
              <w:t>Ausführungszeitraum</w:t>
            </w:r>
          </w:p>
        </w:tc>
        <w:tc>
          <w:tcPr>
            <w:tcW w:w="141" w:type="dxa"/>
            <w:tcBorders>
              <w:right w:val="single" w:sz="4" w:space="0" w:color="FFFFFF" w:themeColor="background1"/>
            </w:tcBorders>
          </w:tcPr>
          <w:p w14:paraId="222E8B6C" w14:textId="77777777" w:rsidR="00EB0BCE" w:rsidRPr="0086178D" w:rsidRDefault="00EB0BCE" w:rsidP="00EB0BCE">
            <w:pPr>
              <w:pStyle w:val="TextStandard"/>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6EA77497" w14:textId="77777777" w:rsidR="00EB0BCE" w:rsidRPr="0086178D" w:rsidRDefault="00EB0BCE" w:rsidP="00EB0BCE">
            <w:pPr>
              <w:pStyle w:val="TextStandard"/>
            </w:pPr>
          </w:p>
        </w:tc>
      </w:tr>
      <w:tr w:rsidR="00C86E17" w:rsidRPr="0086178D" w14:paraId="25098F54" w14:textId="77777777" w:rsidTr="003F0E35">
        <w:trPr>
          <w:trHeight w:val="340"/>
        </w:trPr>
        <w:tc>
          <w:tcPr>
            <w:tcW w:w="2835" w:type="dxa"/>
          </w:tcPr>
          <w:p w14:paraId="4C7DDF5E" w14:textId="74F53925" w:rsidR="00C86E17" w:rsidRPr="0086178D" w:rsidRDefault="00C86E17" w:rsidP="00C86E17">
            <w:pPr>
              <w:pStyle w:val="TextStandard"/>
            </w:pPr>
            <w:r w:rsidRPr="0089777A">
              <w:t>Ausgeführte SIA-Phasen</w:t>
            </w:r>
          </w:p>
        </w:tc>
        <w:tc>
          <w:tcPr>
            <w:tcW w:w="141" w:type="dxa"/>
            <w:tcBorders>
              <w:right w:val="single" w:sz="4" w:space="0" w:color="FFFFFF" w:themeColor="background1"/>
            </w:tcBorders>
          </w:tcPr>
          <w:p w14:paraId="13EF06FF" w14:textId="77777777" w:rsidR="00C86E17" w:rsidRPr="0086178D" w:rsidRDefault="00C86E17" w:rsidP="00C86E17">
            <w:pPr>
              <w:pStyle w:val="TextStandard"/>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03893431" w14:textId="77777777" w:rsidR="005F60E5" w:rsidRPr="000A758C" w:rsidRDefault="005F60E5" w:rsidP="005F60E5">
            <w:pPr>
              <w:rPr>
                <w:i/>
                <w:iCs/>
              </w:rPr>
            </w:pPr>
            <w:r w:rsidRPr="0089777A">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89777A">
              <w:rPr>
                <w:i/>
                <w:iCs/>
              </w:rPr>
              <w:fldChar w:fldCharType="end"/>
            </w:r>
            <w:r w:rsidRPr="000A758C">
              <w:rPr>
                <w:i/>
                <w:iCs/>
              </w:rPr>
              <w:t xml:space="preserve"> SIA-Phase 32</w:t>
            </w:r>
            <w:r>
              <w:rPr>
                <w:i/>
                <w:iCs/>
              </w:rPr>
              <w:t xml:space="preserve">    </w:t>
            </w:r>
            <w:r w:rsidRPr="000A758C">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0A758C">
              <w:rPr>
                <w:i/>
                <w:iCs/>
              </w:rPr>
              <w:fldChar w:fldCharType="end"/>
            </w:r>
            <w:r w:rsidRPr="000A758C">
              <w:rPr>
                <w:i/>
                <w:iCs/>
              </w:rPr>
              <w:t xml:space="preserve"> abgeschlossen  </w:t>
            </w:r>
            <w:r w:rsidRPr="000A758C">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0A758C">
              <w:rPr>
                <w:i/>
                <w:iCs/>
              </w:rPr>
              <w:fldChar w:fldCharType="end"/>
            </w:r>
            <w:r w:rsidRPr="000A758C">
              <w:rPr>
                <w:i/>
                <w:iCs/>
              </w:rPr>
              <w:t xml:space="preserve"> min. 80% erbracht</w:t>
            </w:r>
            <w:r>
              <w:rPr>
                <w:i/>
                <w:iCs/>
              </w:rPr>
              <w:t xml:space="preserve">  </w:t>
            </w:r>
          </w:p>
          <w:p w14:paraId="41A3EC81" w14:textId="77777777" w:rsidR="005F60E5" w:rsidRPr="000A758C" w:rsidRDefault="005F60E5" w:rsidP="005F60E5">
            <w:pPr>
              <w:rPr>
                <w:i/>
                <w:iCs/>
              </w:rPr>
            </w:pPr>
            <w:r w:rsidRPr="0089777A">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89777A">
              <w:rPr>
                <w:i/>
                <w:iCs/>
              </w:rPr>
              <w:fldChar w:fldCharType="end"/>
            </w:r>
            <w:r w:rsidRPr="000A758C">
              <w:rPr>
                <w:i/>
                <w:iCs/>
              </w:rPr>
              <w:t xml:space="preserve"> SIA-Phase 33</w:t>
            </w:r>
            <w:r>
              <w:rPr>
                <w:i/>
                <w:iCs/>
              </w:rPr>
              <w:t xml:space="preserve">    </w:t>
            </w:r>
            <w:r w:rsidRPr="000A758C">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0A758C">
              <w:rPr>
                <w:i/>
                <w:iCs/>
                <w:lang w:val="it-IT"/>
              </w:rPr>
              <w:fldChar w:fldCharType="end"/>
            </w:r>
            <w:r w:rsidRPr="000A758C">
              <w:rPr>
                <w:i/>
                <w:iCs/>
              </w:rPr>
              <w:t xml:space="preserve"> abgeschlossen  </w:t>
            </w:r>
            <w:r w:rsidRPr="000A758C">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0A758C">
              <w:rPr>
                <w:i/>
                <w:iCs/>
                <w:lang w:val="it-IT"/>
              </w:rPr>
              <w:fldChar w:fldCharType="end"/>
            </w:r>
            <w:r w:rsidRPr="000A758C">
              <w:rPr>
                <w:i/>
                <w:iCs/>
              </w:rPr>
              <w:t xml:space="preserve"> min. 80% erbracht</w:t>
            </w:r>
          </w:p>
          <w:p w14:paraId="48B4FAE8" w14:textId="77777777" w:rsidR="005F60E5" w:rsidRPr="000A758C" w:rsidRDefault="005F60E5" w:rsidP="005F60E5">
            <w:pPr>
              <w:rPr>
                <w:i/>
                <w:iCs/>
              </w:rPr>
            </w:pPr>
            <w:r w:rsidRPr="0089777A">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89777A">
              <w:rPr>
                <w:i/>
                <w:iCs/>
              </w:rPr>
              <w:fldChar w:fldCharType="end"/>
            </w:r>
            <w:r w:rsidRPr="000A758C">
              <w:rPr>
                <w:i/>
                <w:iCs/>
              </w:rPr>
              <w:t xml:space="preserve"> SIA-Phase 41</w:t>
            </w:r>
            <w:r>
              <w:rPr>
                <w:i/>
                <w:iCs/>
              </w:rPr>
              <w:t xml:space="preserve">    </w:t>
            </w:r>
            <w:r w:rsidRPr="0075153A">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75153A">
              <w:rPr>
                <w:i/>
                <w:iCs/>
                <w:lang w:val="it-IT"/>
              </w:rPr>
              <w:fldChar w:fldCharType="end"/>
            </w:r>
            <w:r w:rsidRPr="000A758C">
              <w:rPr>
                <w:i/>
                <w:iCs/>
              </w:rPr>
              <w:t xml:space="preserve"> abgeschlossen  </w:t>
            </w:r>
            <w:r w:rsidRPr="000A758C">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0A758C">
              <w:rPr>
                <w:i/>
                <w:iCs/>
                <w:lang w:val="it-IT"/>
              </w:rPr>
              <w:fldChar w:fldCharType="end"/>
            </w:r>
            <w:r w:rsidRPr="000A758C">
              <w:rPr>
                <w:i/>
                <w:iCs/>
              </w:rPr>
              <w:t xml:space="preserve"> min</w:t>
            </w:r>
            <w:r>
              <w:rPr>
                <w:i/>
                <w:iCs/>
              </w:rPr>
              <w:t>. 80% erbracht</w:t>
            </w:r>
          </w:p>
          <w:p w14:paraId="620A6913" w14:textId="77777777" w:rsidR="005F60E5" w:rsidRPr="000A758C" w:rsidRDefault="005F60E5" w:rsidP="005F60E5">
            <w:pPr>
              <w:rPr>
                <w:i/>
                <w:iCs/>
              </w:rPr>
            </w:pPr>
            <w:r w:rsidRPr="0089777A">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89777A">
              <w:rPr>
                <w:i/>
                <w:iCs/>
              </w:rPr>
              <w:fldChar w:fldCharType="end"/>
            </w:r>
            <w:r w:rsidRPr="000A758C">
              <w:rPr>
                <w:i/>
                <w:iCs/>
              </w:rPr>
              <w:t xml:space="preserve"> SIA-Phase 51</w:t>
            </w:r>
            <w:r>
              <w:rPr>
                <w:i/>
                <w:iCs/>
              </w:rPr>
              <w:t xml:space="preserve">    </w:t>
            </w:r>
            <w:r w:rsidRPr="000A758C">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0A758C">
              <w:rPr>
                <w:i/>
                <w:iCs/>
                <w:lang w:val="it-IT"/>
              </w:rPr>
              <w:fldChar w:fldCharType="end"/>
            </w:r>
            <w:r w:rsidRPr="000A758C">
              <w:rPr>
                <w:i/>
                <w:iCs/>
              </w:rPr>
              <w:t xml:space="preserve"> abgeschlossen  </w:t>
            </w:r>
            <w:r w:rsidRPr="000A758C">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0A758C">
              <w:rPr>
                <w:i/>
                <w:iCs/>
                <w:lang w:val="it-IT"/>
              </w:rPr>
              <w:fldChar w:fldCharType="end"/>
            </w:r>
            <w:r w:rsidRPr="000A758C">
              <w:rPr>
                <w:i/>
                <w:iCs/>
              </w:rPr>
              <w:t xml:space="preserve"> min. 80% erbracht</w:t>
            </w:r>
          </w:p>
          <w:p w14:paraId="446DF317" w14:textId="77777777" w:rsidR="005F60E5" w:rsidRPr="000A758C" w:rsidRDefault="005F60E5" w:rsidP="005F60E5">
            <w:pPr>
              <w:rPr>
                <w:i/>
                <w:iCs/>
              </w:rPr>
            </w:pPr>
            <w:r w:rsidRPr="0089777A">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89777A">
              <w:rPr>
                <w:i/>
                <w:iCs/>
              </w:rPr>
              <w:fldChar w:fldCharType="end"/>
            </w:r>
            <w:r w:rsidRPr="000A758C">
              <w:rPr>
                <w:i/>
                <w:iCs/>
              </w:rPr>
              <w:t xml:space="preserve"> SIA-Phase 52  </w:t>
            </w:r>
            <w:r>
              <w:rPr>
                <w:i/>
                <w:iCs/>
              </w:rPr>
              <w:t xml:space="preserve">  </w:t>
            </w:r>
            <w:r w:rsidRPr="0075153A">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75153A">
              <w:rPr>
                <w:i/>
                <w:iCs/>
                <w:lang w:val="it-IT"/>
              </w:rPr>
              <w:fldChar w:fldCharType="end"/>
            </w:r>
            <w:r w:rsidRPr="000A758C">
              <w:rPr>
                <w:i/>
                <w:iCs/>
              </w:rPr>
              <w:t xml:space="preserve"> abgeschlossen  </w:t>
            </w:r>
            <w:r w:rsidRPr="000A758C">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0A758C">
              <w:rPr>
                <w:i/>
                <w:iCs/>
                <w:lang w:val="it-IT"/>
              </w:rPr>
              <w:fldChar w:fldCharType="end"/>
            </w:r>
            <w:r w:rsidRPr="000A758C">
              <w:rPr>
                <w:i/>
                <w:iCs/>
              </w:rPr>
              <w:t xml:space="preserve"> min</w:t>
            </w:r>
            <w:r>
              <w:rPr>
                <w:i/>
                <w:iCs/>
              </w:rPr>
              <w:t>. 80% erbracht</w:t>
            </w:r>
          </w:p>
          <w:p w14:paraId="4913967E" w14:textId="77777777" w:rsidR="005F60E5" w:rsidRPr="0089777A" w:rsidRDefault="005F60E5" w:rsidP="005F60E5">
            <w:pPr>
              <w:rPr>
                <w:i/>
                <w:iCs/>
              </w:rPr>
            </w:pPr>
            <w:r w:rsidRPr="0089777A">
              <w:rPr>
                <w:i/>
                <w:iCs/>
              </w:rPr>
              <w:fldChar w:fldCharType="begin">
                <w:ffData>
                  <w:name w:val="Kontrollkästchen6"/>
                  <w:enabled/>
                  <w:calcOnExit w:val="0"/>
                  <w:checkBox>
                    <w:sizeAuto/>
                    <w:default w:val="0"/>
                  </w:checkBox>
                </w:ffData>
              </w:fldChar>
            </w:r>
            <w:r w:rsidRPr="0089777A">
              <w:rPr>
                <w:i/>
                <w:iCs/>
              </w:rPr>
              <w:instrText xml:space="preserve"> FORMCHECKBOX </w:instrText>
            </w:r>
            <w:r w:rsidR="00000000">
              <w:rPr>
                <w:i/>
                <w:iCs/>
              </w:rPr>
            </w:r>
            <w:r w:rsidR="00000000">
              <w:rPr>
                <w:i/>
                <w:iCs/>
              </w:rPr>
              <w:fldChar w:fldCharType="separate"/>
            </w:r>
            <w:r w:rsidRPr="0089777A">
              <w:rPr>
                <w:i/>
                <w:iCs/>
              </w:rPr>
              <w:fldChar w:fldCharType="end"/>
            </w:r>
            <w:r w:rsidRPr="0089777A">
              <w:rPr>
                <w:i/>
                <w:iCs/>
              </w:rPr>
              <w:t xml:space="preserve"> SIA-Phase 53</w:t>
            </w:r>
            <w:r>
              <w:rPr>
                <w:i/>
                <w:iCs/>
              </w:rPr>
              <w:t xml:space="preserve">    </w:t>
            </w:r>
            <w:r w:rsidRPr="0075153A">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75153A">
              <w:rPr>
                <w:i/>
                <w:iCs/>
                <w:lang w:val="it-IT"/>
              </w:rPr>
              <w:fldChar w:fldCharType="end"/>
            </w:r>
            <w:r w:rsidRPr="000A758C">
              <w:rPr>
                <w:i/>
                <w:iCs/>
              </w:rPr>
              <w:t xml:space="preserve"> abgeschlossen  </w:t>
            </w:r>
            <w:r w:rsidRPr="000A758C">
              <w:rPr>
                <w:i/>
                <w:iCs/>
              </w:rPr>
              <w:fldChar w:fldCharType="begin">
                <w:ffData>
                  <w:name w:val="Kontrollkästchen6"/>
                  <w:enabled/>
                  <w:calcOnExit w:val="0"/>
                  <w:checkBox>
                    <w:sizeAuto/>
                    <w:default w:val="0"/>
                  </w:checkBox>
                </w:ffData>
              </w:fldChar>
            </w:r>
            <w:r w:rsidRPr="000A758C">
              <w:rPr>
                <w:i/>
                <w:iCs/>
              </w:rPr>
              <w:instrText xml:space="preserve"> FORMCHECKBOX </w:instrText>
            </w:r>
            <w:r w:rsidR="00000000">
              <w:rPr>
                <w:i/>
                <w:iCs/>
              </w:rPr>
            </w:r>
            <w:r w:rsidR="00000000">
              <w:rPr>
                <w:i/>
                <w:iCs/>
              </w:rPr>
              <w:fldChar w:fldCharType="separate"/>
            </w:r>
            <w:r w:rsidRPr="000A758C">
              <w:rPr>
                <w:i/>
                <w:iCs/>
                <w:lang w:val="it-IT"/>
              </w:rPr>
              <w:fldChar w:fldCharType="end"/>
            </w:r>
            <w:r w:rsidRPr="000A758C">
              <w:rPr>
                <w:i/>
                <w:iCs/>
              </w:rPr>
              <w:t xml:space="preserve"> min</w:t>
            </w:r>
            <w:r>
              <w:rPr>
                <w:i/>
                <w:iCs/>
              </w:rPr>
              <w:t>. 80% erbracht</w:t>
            </w:r>
          </w:p>
          <w:p w14:paraId="53EC230D" w14:textId="77777777" w:rsidR="00C86E17" w:rsidRPr="0086178D" w:rsidRDefault="00C86E17" w:rsidP="005F60E5"/>
        </w:tc>
      </w:tr>
      <w:tr w:rsidR="00C86E17" w:rsidRPr="0086178D" w14:paraId="7BB17BEE" w14:textId="77777777" w:rsidTr="003F0E35">
        <w:trPr>
          <w:trHeight w:val="340"/>
        </w:trPr>
        <w:tc>
          <w:tcPr>
            <w:tcW w:w="2835" w:type="dxa"/>
          </w:tcPr>
          <w:p w14:paraId="7ACC48AD" w14:textId="77777777" w:rsidR="00C86E17" w:rsidRPr="0086178D" w:rsidRDefault="00C86E17" w:rsidP="00C86E17">
            <w:pPr>
              <w:pStyle w:val="TextStandard"/>
            </w:pPr>
            <w:r w:rsidRPr="0086178D">
              <w:t>Ausgeführten Leistungen</w:t>
            </w:r>
          </w:p>
        </w:tc>
        <w:tc>
          <w:tcPr>
            <w:tcW w:w="141" w:type="dxa"/>
            <w:tcBorders>
              <w:right w:val="single" w:sz="4" w:space="0" w:color="FFFFFF" w:themeColor="background1"/>
            </w:tcBorders>
          </w:tcPr>
          <w:p w14:paraId="0A0D19C6" w14:textId="77777777" w:rsidR="00C86E17" w:rsidRPr="0086178D" w:rsidRDefault="00C86E17" w:rsidP="00C86E17">
            <w:pPr>
              <w:pStyle w:val="TextStandard"/>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3A27D66" w14:textId="77777777" w:rsidR="00C86E17" w:rsidRPr="0086178D" w:rsidRDefault="00C86E17" w:rsidP="00C86E17">
            <w:pPr>
              <w:pStyle w:val="TextStandard"/>
            </w:pPr>
          </w:p>
        </w:tc>
      </w:tr>
      <w:tr w:rsidR="00C86E17" w:rsidRPr="0086178D" w14:paraId="5DDBE240" w14:textId="77777777" w:rsidTr="003F0E35">
        <w:trPr>
          <w:trHeight w:val="340"/>
        </w:trPr>
        <w:tc>
          <w:tcPr>
            <w:tcW w:w="2835" w:type="dxa"/>
          </w:tcPr>
          <w:p w14:paraId="44534924" w14:textId="77777777" w:rsidR="00C86E17" w:rsidRPr="0086178D" w:rsidRDefault="00C86E17" w:rsidP="00C86E17">
            <w:pPr>
              <w:pStyle w:val="TextStandard"/>
            </w:pPr>
            <w:r w:rsidRPr="0086178D">
              <w:t>Besonderheiten und Vergleichbarkeit mit vorliegendem Projekt</w:t>
            </w:r>
          </w:p>
        </w:tc>
        <w:tc>
          <w:tcPr>
            <w:tcW w:w="141" w:type="dxa"/>
            <w:tcBorders>
              <w:right w:val="single" w:sz="4" w:space="0" w:color="FFFFFF" w:themeColor="background1"/>
            </w:tcBorders>
          </w:tcPr>
          <w:p w14:paraId="4A29B814" w14:textId="77777777" w:rsidR="00C86E17" w:rsidRPr="0086178D" w:rsidRDefault="00C86E17" w:rsidP="00C86E17">
            <w:pPr>
              <w:pStyle w:val="TextStandard"/>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D87B47A" w14:textId="77777777" w:rsidR="00C86E17" w:rsidRPr="0086178D" w:rsidRDefault="00C86E17" w:rsidP="00C86E17">
            <w:pPr>
              <w:pStyle w:val="TextStandard"/>
            </w:pPr>
          </w:p>
          <w:p w14:paraId="1A2384AA" w14:textId="77777777" w:rsidR="00C86E17" w:rsidRPr="0086178D" w:rsidRDefault="00C86E17" w:rsidP="00C86E17">
            <w:pPr>
              <w:pStyle w:val="TextStandard"/>
            </w:pPr>
          </w:p>
          <w:p w14:paraId="5FA52727" w14:textId="77777777" w:rsidR="00C86E17" w:rsidRPr="0086178D" w:rsidRDefault="00C86E17" w:rsidP="00C86E17">
            <w:pPr>
              <w:pStyle w:val="TextStandard"/>
            </w:pPr>
          </w:p>
        </w:tc>
      </w:tr>
      <w:tr w:rsidR="00C86E17" w:rsidRPr="0086178D" w14:paraId="57FA6F4F" w14:textId="77777777" w:rsidTr="003F0E35">
        <w:trPr>
          <w:trHeight w:val="340"/>
        </w:trPr>
        <w:tc>
          <w:tcPr>
            <w:tcW w:w="2835" w:type="dxa"/>
          </w:tcPr>
          <w:p w14:paraId="57839E58" w14:textId="77777777" w:rsidR="00C86E17" w:rsidRPr="0086178D" w:rsidRDefault="00C86E17" w:rsidP="00C86E17">
            <w:pPr>
              <w:pStyle w:val="TextStandard"/>
            </w:pPr>
            <w:r w:rsidRPr="0086178D">
              <w:t xml:space="preserve">Name Referenz-Person </w:t>
            </w:r>
            <w:r w:rsidRPr="0086178D">
              <w:br/>
              <w:t>(Bauherr)</w:t>
            </w:r>
          </w:p>
        </w:tc>
        <w:tc>
          <w:tcPr>
            <w:tcW w:w="141" w:type="dxa"/>
            <w:tcBorders>
              <w:right w:val="single" w:sz="4" w:space="0" w:color="FFFFFF" w:themeColor="background1"/>
            </w:tcBorders>
          </w:tcPr>
          <w:p w14:paraId="6F5E81CA" w14:textId="77777777" w:rsidR="00C86E17" w:rsidRPr="0086178D" w:rsidRDefault="00C86E17" w:rsidP="00C86E17">
            <w:pPr>
              <w:pStyle w:val="TextStandard"/>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17A60AD6" w14:textId="77777777" w:rsidR="00C86E17" w:rsidRPr="0086178D" w:rsidRDefault="00C86E17" w:rsidP="00C86E17">
            <w:pPr>
              <w:pStyle w:val="TextStandard"/>
            </w:pPr>
          </w:p>
        </w:tc>
      </w:tr>
      <w:tr w:rsidR="00C86E17" w:rsidRPr="0086178D" w14:paraId="4224F745" w14:textId="77777777" w:rsidTr="003F0E35">
        <w:trPr>
          <w:trHeight w:val="340"/>
        </w:trPr>
        <w:tc>
          <w:tcPr>
            <w:tcW w:w="2835" w:type="dxa"/>
          </w:tcPr>
          <w:p w14:paraId="3D8D130D" w14:textId="694881E7" w:rsidR="00C86E17" w:rsidRPr="0086178D" w:rsidRDefault="0075153A" w:rsidP="00C86E17">
            <w:pPr>
              <w:pStyle w:val="TextStandard"/>
            </w:pPr>
            <w:r w:rsidRPr="0086178D">
              <w:t>E-Mail</w:t>
            </w:r>
          </w:p>
        </w:tc>
        <w:tc>
          <w:tcPr>
            <w:tcW w:w="141" w:type="dxa"/>
          </w:tcPr>
          <w:p w14:paraId="68209C08" w14:textId="77777777" w:rsidR="00C86E17" w:rsidRPr="0086178D" w:rsidRDefault="00C86E17" w:rsidP="00C86E17">
            <w:pPr>
              <w:pStyle w:val="TextStandard"/>
            </w:pPr>
          </w:p>
        </w:tc>
        <w:tc>
          <w:tcPr>
            <w:tcW w:w="6663" w:type="dxa"/>
            <w:tcBorders>
              <w:top w:val="single" w:sz="4" w:space="0" w:color="FFFFFF" w:themeColor="background1"/>
            </w:tcBorders>
            <w:shd w:val="clear" w:color="auto" w:fill="F2F2F2" w:themeFill="background1" w:themeFillShade="F2"/>
          </w:tcPr>
          <w:p w14:paraId="460ED598" w14:textId="77777777" w:rsidR="00C86E17" w:rsidRPr="0086178D" w:rsidRDefault="00C86E17" w:rsidP="00C86E17">
            <w:pPr>
              <w:pStyle w:val="TextStandard"/>
            </w:pPr>
          </w:p>
        </w:tc>
      </w:tr>
      <w:tr w:rsidR="00C86E17" w:rsidRPr="0086178D" w14:paraId="7B45E0CE" w14:textId="77777777" w:rsidTr="003F0E35">
        <w:trPr>
          <w:trHeight w:val="340"/>
        </w:trPr>
        <w:tc>
          <w:tcPr>
            <w:tcW w:w="2835" w:type="dxa"/>
          </w:tcPr>
          <w:p w14:paraId="1F2EDDBF" w14:textId="77777777" w:rsidR="00C86E17" w:rsidRPr="0086178D" w:rsidRDefault="00C86E17" w:rsidP="00C86E17">
            <w:pPr>
              <w:pStyle w:val="TextStandard"/>
            </w:pPr>
            <w:r w:rsidRPr="0086178D">
              <w:t>Tel direkt</w:t>
            </w:r>
          </w:p>
        </w:tc>
        <w:tc>
          <w:tcPr>
            <w:tcW w:w="141" w:type="dxa"/>
          </w:tcPr>
          <w:p w14:paraId="63FDAD65" w14:textId="77777777" w:rsidR="00C86E17" w:rsidRPr="0086178D" w:rsidRDefault="00C86E17" w:rsidP="00C86E17">
            <w:pPr>
              <w:pStyle w:val="TextStandard"/>
            </w:pPr>
          </w:p>
        </w:tc>
        <w:tc>
          <w:tcPr>
            <w:tcW w:w="6663" w:type="dxa"/>
            <w:tcBorders>
              <w:top w:val="single" w:sz="4" w:space="0" w:color="FFFFFF" w:themeColor="background1"/>
              <w:bottom w:val="single" w:sz="4" w:space="0" w:color="FFFFFF" w:themeColor="background1"/>
            </w:tcBorders>
            <w:shd w:val="clear" w:color="auto" w:fill="F2F2F2" w:themeFill="background1" w:themeFillShade="F2"/>
          </w:tcPr>
          <w:p w14:paraId="15F1E0B3" w14:textId="77777777" w:rsidR="00C86E17" w:rsidRPr="0086178D" w:rsidRDefault="00C86E17" w:rsidP="00C86E17">
            <w:pPr>
              <w:pStyle w:val="TextStandard"/>
            </w:pPr>
          </w:p>
        </w:tc>
      </w:tr>
    </w:tbl>
    <w:p w14:paraId="16235241" w14:textId="1FB894FB" w:rsidR="00364A3A" w:rsidRPr="007F4B4F" w:rsidRDefault="00364A3A" w:rsidP="007F4B4F">
      <w:pPr>
        <w:rPr>
          <w:szCs w:val="20"/>
        </w:rPr>
      </w:pPr>
    </w:p>
    <w:p w14:paraId="3FD1DCC4" w14:textId="51916B4C" w:rsidR="007F4B4F" w:rsidRDefault="00364A3A" w:rsidP="001B5DBA">
      <w:pPr>
        <w:pStyle w:val="berschrift2"/>
      </w:pPr>
      <w:bookmarkStart w:id="40" w:name="_Toc146715783"/>
      <w:bookmarkStart w:id="41" w:name="_Toc146716241"/>
      <w:r>
        <w:t>EK</w:t>
      </w:r>
      <w:r w:rsidR="00D36B98">
        <w:t>3</w:t>
      </w:r>
      <w:r w:rsidR="007F4B4F">
        <w:t xml:space="preserve"> </w:t>
      </w:r>
      <w:r w:rsidR="007F4B4F" w:rsidRPr="0022005A">
        <w:t>–</w:t>
      </w:r>
      <w:r w:rsidR="007F4B4F">
        <w:t xml:space="preserve"> </w:t>
      </w:r>
      <w:bookmarkStart w:id="42" w:name="_Hlk132372697"/>
      <w:r w:rsidR="007F4B4F">
        <w:t>Sprachkenntnisse der Schlüsselpersonen</w:t>
      </w:r>
      <w:bookmarkEnd w:id="40"/>
      <w:bookmarkEnd w:id="41"/>
      <w:bookmarkEnd w:id="42"/>
    </w:p>
    <w:p w14:paraId="05CC957A" w14:textId="2580F38C" w:rsidR="007F4B4F" w:rsidRDefault="007F4B4F" w:rsidP="007F4B4F">
      <w:pPr>
        <w:spacing w:before="120" w:after="120"/>
        <w:ind w:right="140"/>
        <w:rPr>
          <w:szCs w:val="20"/>
        </w:rPr>
      </w:pPr>
      <w:bookmarkStart w:id="43" w:name="_Hlk111451874"/>
      <w:bookmarkStart w:id="44" w:name="_Hlk77256553"/>
      <w:r w:rsidRPr="006915C7">
        <w:rPr>
          <w:szCs w:val="20"/>
        </w:rPr>
        <w:t>D</w:t>
      </w:r>
      <w:r w:rsidR="00F90E5B">
        <w:rPr>
          <w:szCs w:val="20"/>
        </w:rPr>
        <w:t>ie</w:t>
      </w:r>
      <w:r w:rsidRPr="006915C7">
        <w:rPr>
          <w:szCs w:val="20"/>
        </w:rPr>
        <w:t xml:space="preserve"> Anbieter</w:t>
      </w:r>
      <w:r w:rsidR="00F90E5B">
        <w:rPr>
          <w:szCs w:val="20"/>
        </w:rPr>
        <w:t>in</w:t>
      </w:r>
      <w:r w:rsidRPr="006915C7">
        <w:rPr>
          <w:szCs w:val="20"/>
        </w:rPr>
        <w:t xml:space="preserve"> weist nach, dass die vorgeschlagenen Schlüsselpersonen (</w:t>
      </w:r>
      <w:r w:rsidR="00726271" w:rsidRPr="00726271">
        <w:rPr>
          <w:szCs w:val="20"/>
        </w:rPr>
        <w:t>Projektleiter/in, Fachplaner/in Bau, Fachplaner/in Primär</w:t>
      </w:r>
      <w:r w:rsidRPr="006915C7">
        <w:rPr>
          <w:szCs w:val="20"/>
        </w:rPr>
        <w:t xml:space="preserve">) über sehr gute </w:t>
      </w:r>
      <w:r>
        <w:rPr>
          <w:szCs w:val="20"/>
        </w:rPr>
        <w:t>Deutsch</w:t>
      </w:r>
      <w:r w:rsidRPr="006915C7">
        <w:rPr>
          <w:szCs w:val="20"/>
        </w:rPr>
        <w:t xml:space="preserve">-Kenntnisse (min. Sprachniveau C1) verfügen. </w:t>
      </w:r>
    </w:p>
    <w:p w14:paraId="4A5162C7" w14:textId="77777777" w:rsidR="00083F7D" w:rsidRPr="000D01E8" w:rsidRDefault="00083F7D" w:rsidP="00083F7D">
      <w:pPr>
        <w:pStyle w:val="TextStandard"/>
      </w:pPr>
      <w:r w:rsidRPr="000D01E8">
        <w:rPr>
          <w:bCs/>
        </w:rPr>
        <w:t>Die Bewertung dieses Kriteriums erfolgt gemäss den Angaben unter Kapitel 3.3.</w:t>
      </w:r>
    </w:p>
    <w:bookmarkEnd w:id="43"/>
    <w:bookmarkEnd w:id="44"/>
    <w:p w14:paraId="3047336E" w14:textId="77777777" w:rsidR="007F4B4F" w:rsidRPr="006915C7" w:rsidRDefault="007F4B4F" w:rsidP="007F4B4F"/>
    <w:p w14:paraId="45B0AA70" w14:textId="77777777" w:rsidR="001B5DBA" w:rsidRPr="006915C7" w:rsidRDefault="001B5DBA" w:rsidP="001B5DBA"/>
    <w:p w14:paraId="1B63338D" w14:textId="77777777" w:rsidR="007F4B4F" w:rsidRPr="006915C7" w:rsidRDefault="007F4B4F" w:rsidP="007F4B4F"/>
    <w:p w14:paraId="44F142BC" w14:textId="5387B559" w:rsidR="00BF378D" w:rsidRPr="00CA4936" w:rsidRDefault="007F4B4F" w:rsidP="00CA4936">
      <w:pPr>
        <w:rPr>
          <w:rFonts w:cs="Arial"/>
          <w:b/>
          <w:bCs/>
          <w:snapToGrid w:val="0"/>
          <w:sz w:val="28"/>
          <w:szCs w:val="32"/>
        </w:rPr>
      </w:pPr>
      <w:r w:rsidRPr="006915C7">
        <w:br w:type="page"/>
      </w:r>
      <w:bookmarkStart w:id="45" w:name="_Hlk128660363"/>
      <w:bookmarkStart w:id="46" w:name="_Toc876181"/>
    </w:p>
    <w:bookmarkEnd w:id="45"/>
    <w:p w14:paraId="15D89699" w14:textId="65D12A26" w:rsidR="00335CE5" w:rsidRPr="0022005A" w:rsidRDefault="00F862D6" w:rsidP="001B5DBA">
      <w:pPr>
        <w:pStyle w:val="berschrift1"/>
      </w:pPr>
      <w:r w:rsidRPr="0022005A">
        <w:lastRenderedPageBreak/>
        <w:t>Zuschlagskriterien</w:t>
      </w:r>
      <w:bookmarkStart w:id="47" w:name="_Toc135898200"/>
      <w:bookmarkStart w:id="48" w:name="_Toc135900265"/>
      <w:bookmarkStart w:id="49" w:name="_Toc135904082"/>
      <w:bookmarkStart w:id="50" w:name="_Toc135929463"/>
      <w:bookmarkStart w:id="51" w:name="_Toc146715065"/>
      <w:bookmarkStart w:id="52" w:name="_Toc146715784"/>
      <w:bookmarkStart w:id="53" w:name="_Toc146715813"/>
      <w:bookmarkStart w:id="54" w:name="_Toc146715861"/>
      <w:bookmarkStart w:id="55" w:name="_Toc146715927"/>
      <w:bookmarkStart w:id="56" w:name="_Toc146715943"/>
      <w:bookmarkStart w:id="57" w:name="_Toc146716101"/>
      <w:bookmarkStart w:id="58" w:name="_Toc146716228"/>
      <w:bookmarkStart w:id="59" w:name="_Toc146716242"/>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5562485" w14:textId="7072701C" w:rsidR="00D27721" w:rsidRPr="0022005A" w:rsidRDefault="00D27721" w:rsidP="001B5DBA">
      <w:pPr>
        <w:pStyle w:val="berschrift2"/>
      </w:pPr>
      <w:bookmarkStart w:id="60" w:name="_Toc146715785"/>
      <w:bookmarkStart w:id="61" w:name="_Toc146716243"/>
      <w:r w:rsidRPr="0022005A">
        <w:t xml:space="preserve">ZK1 </w:t>
      </w:r>
      <w:r w:rsidR="00B8347B">
        <w:t>–</w:t>
      </w:r>
      <w:r w:rsidRPr="0022005A">
        <w:t xml:space="preserve"> </w:t>
      </w:r>
      <w:r w:rsidR="005D27F0" w:rsidRPr="0022005A">
        <w:t>Preis</w:t>
      </w:r>
      <w:bookmarkStart w:id="62" w:name="_Toc281977634"/>
      <w:bookmarkEnd w:id="60"/>
      <w:bookmarkEnd w:id="61"/>
      <w:r w:rsidR="00B8347B">
        <w:t xml:space="preserve"> </w:t>
      </w:r>
      <w:r w:rsidR="005D27F0" w:rsidRPr="0022005A">
        <w:t xml:space="preserve"> </w:t>
      </w:r>
      <w:bookmarkStart w:id="63" w:name="_Toc876182"/>
    </w:p>
    <w:p w14:paraId="69AF6E9A" w14:textId="5B5CB8DB" w:rsidR="00D27721" w:rsidRPr="0022005A" w:rsidRDefault="00B7338C" w:rsidP="00D27721">
      <w:pPr>
        <w:pStyle w:val="TextStandard"/>
      </w:pPr>
      <w:r w:rsidRPr="005B2675">
        <w:t xml:space="preserve">Bewertung Angebotspreis exkl. </w:t>
      </w:r>
      <w:r w:rsidR="00B64E96" w:rsidRPr="005B2675">
        <w:t>MwSt.</w:t>
      </w:r>
      <w:r w:rsidRPr="005B2675">
        <w:t xml:space="preserve"> nach allfälliger Bereinigung der Angebote, Gewichtung </w:t>
      </w:r>
      <w:r w:rsidR="002C7FCD" w:rsidRPr="005B2675">
        <w:t>3</w:t>
      </w:r>
      <w:r w:rsidR="00726271">
        <w:t>5</w:t>
      </w:r>
      <w:r w:rsidRPr="005B2675">
        <w:t>%, Band-breite</w:t>
      </w:r>
      <w:r w:rsidR="00E94EA3" w:rsidRPr="005B2675">
        <w:t xml:space="preserve"> 1</w:t>
      </w:r>
      <w:r w:rsidR="00726271">
        <w:t>0</w:t>
      </w:r>
      <w:r w:rsidR="00E94EA3" w:rsidRPr="005B2675">
        <w:t>0</w:t>
      </w:r>
      <w:r w:rsidRPr="005B2675">
        <w:t>%.</w:t>
      </w:r>
    </w:p>
    <w:p w14:paraId="48A1E969" w14:textId="147596A6" w:rsidR="00493BA7" w:rsidRPr="00DB6ABC" w:rsidRDefault="00BF378D" w:rsidP="001B5DBA">
      <w:pPr>
        <w:pStyle w:val="berschrift2"/>
      </w:pPr>
      <w:bookmarkStart w:id="64" w:name="_Hlk132297427"/>
      <w:bookmarkStart w:id="65" w:name="_Toc146715786"/>
      <w:bookmarkStart w:id="66" w:name="_Toc146716244"/>
      <w:r w:rsidRPr="0022005A">
        <w:t xml:space="preserve">ZK2 – </w:t>
      </w:r>
      <w:bookmarkStart w:id="67" w:name="_Hlk132373055"/>
      <w:bookmarkEnd w:id="64"/>
      <w:r w:rsidR="0058480A">
        <w:t>Auftrags</w:t>
      </w:r>
      <w:bookmarkEnd w:id="67"/>
      <w:r w:rsidR="00BC3290">
        <w:t>- und Risikoanalyse</w:t>
      </w:r>
      <w:bookmarkEnd w:id="65"/>
      <w:bookmarkEnd w:id="66"/>
      <w:r w:rsidR="00BC3290">
        <w:t xml:space="preserve"> </w:t>
      </w:r>
    </w:p>
    <w:p w14:paraId="1804E3DB" w14:textId="4471CC2F" w:rsidR="002B29CD" w:rsidRPr="00E24332" w:rsidRDefault="002B29CD" w:rsidP="002B29CD">
      <w:pPr>
        <w:jc w:val="both"/>
        <w:rPr>
          <w:rFonts w:cs="Arial"/>
        </w:rPr>
      </w:pPr>
      <w:r w:rsidRPr="00E24332">
        <w:rPr>
          <w:rFonts w:cs="Arial"/>
        </w:rPr>
        <w:t>D</w:t>
      </w:r>
      <w:r w:rsidR="00102439">
        <w:rPr>
          <w:rFonts w:cs="Arial"/>
        </w:rPr>
        <w:t>ie</w:t>
      </w:r>
      <w:r w:rsidRPr="00E24332">
        <w:rPr>
          <w:rFonts w:cs="Arial"/>
        </w:rPr>
        <w:t xml:space="preserve"> Anbieter</w:t>
      </w:r>
      <w:r w:rsidR="00102439">
        <w:rPr>
          <w:rFonts w:cs="Arial"/>
        </w:rPr>
        <w:t>in</w:t>
      </w:r>
      <w:r w:rsidRPr="00E24332">
        <w:rPr>
          <w:rFonts w:cs="Arial"/>
        </w:rPr>
        <w:t xml:space="preserve"> erstellt eine projektspezifische Auftrags</w:t>
      </w:r>
      <w:r w:rsidR="00995599">
        <w:rPr>
          <w:rFonts w:cs="Arial"/>
        </w:rPr>
        <w:t>- und Risiko</w:t>
      </w:r>
      <w:r w:rsidRPr="00E24332">
        <w:rPr>
          <w:rFonts w:cs="Arial"/>
        </w:rPr>
        <w:t>analyse, welche insbesondere die folgenden Punkte enthält:</w:t>
      </w:r>
    </w:p>
    <w:p w14:paraId="2BEA5706" w14:textId="77777777" w:rsidR="000D65F9" w:rsidRPr="000D01E8" w:rsidRDefault="000D65F9" w:rsidP="000D65F9">
      <w:pPr>
        <w:pStyle w:val="Listenabsatz"/>
        <w:numPr>
          <w:ilvl w:val="0"/>
          <w:numId w:val="9"/>
        </w:numPr>
        <w:spacing w:before="120" w:after="120"/>
        <w:ind w:left="714" w:hanging="357"/>
        <w:contextualSpacing w:val="0"/>
        <w:jc w:val="both"/>
        <w:rPr>
          <w:rFonts w:cs="Arial"/>
          <w:bCs/>
          <w:szCs w:val="20"/>
        </w:rPr>
      </w:pPr>
      <w:r w:rsidRPr="000D01E8">
        <w:rPr>
          <w:rFonts w:cs="Arial"/>
          <w:bCs/>
          <w:szCs w:val="20"/>
        </w:rPr>
        <w:t>Benennung von maximal je drei Schlüsselproblemen (Spezialitäten/Herausforderungen) der Projekte und Aufzeigen von Lösungsansätzen/Herangehensweisen</w:t>
      </w:r>
    </w:p>
    <w:p w14:paraId="58193D45" w14:textId="77777777" w:rsidR="000D65F9" w:rsidRPr="000D01E8" w:rsidRDefault="000D65F9" w:rsidP="000D65F9">
      <w:pPr>
        <w:pStyle w:val="Listenabsatz"/>
        <w:numPr>
          <w:ilvl w:val="0"/>
          <w:numId w:val="9"/>
        </w:numPr>
        <w:spacing w:before="120" w:after="120"/>
        <w:ind w:left="714" w:hanging="357"/>
        <w:contextualSpacing w:val="0"/>
        <w:jc w:val="both"/>
        <w:rPr>
          <w:rFonts w:cs="Arial"/>
          <w:bCs/>
          <w:szCs w:val="20"/>
        </w:rPr>
      </w:pPr>
      <w:r w:rsidRPr="000D01E8">
        <w:rPr>
          <w:rFonts w:cs="Arial"/>
          <w:bCs/>
          <w:szCs w:val="20"/>
        </w:rPr>
        <w:t>Relevante Schnittstellen (sofern vorhanden)</w:t>
      </w:r>
    </w:p>
    <w:p w14:paraId="5B5073D4" w14:textId="77777777" w:rsidR="000D65F9" w:rsidRPr="000D01E8" w:rsidRDefault="000D65F9" w:rsidP="000D65F9">
      <w:pPr>
        <w:pStyle w:val="Listenabsatz"/>
        <w:numPr>
          <w:ilvl w:val="0"/>
          <w:numId w:val="9"/>
        </w:numPr>
        <w:spacing w:before="120" w:after="120"/>
        <w:ind w:left="714" w:hanging="357"/>
        <w:contextualSpacing w:val="0"/>
        <w:jc w:val="both"/>
        <w:rPr>
          <w:rFonts w:cs="Arial"/>
          <w:bCs/>
          <w:szCs w:val="20"/>
        </w:rPr>
      </w:pPr>
      <w:r w:rsidRPr="000D01E8">
        <w:rPr>
          <w:rFonts w:cs="Arial"/>
          <w:szCs w:val="20"/>
        </w:rPr>
        <w:t>Aufzeigen der gemässen Ansicht des Anbieters je drei grössten Projektrisiken mit Aufzeigen von Lösungsansätzen zu deren Minimierung oder Eliminierung</w:t>
      </w:r>
    </w:p>
    <w:p w14:paraId="38787E35" w14:textId="77777777" w:rsidR="000D65F9" w:rsidRPr="000D01E8" w:rsidRDefault="000D65F9" w:rsidP="000D65F9">
      <w:pPr>
        <w:pStyle w:val="Listenabsatz"/>
        <w:numPr>
          <w:ilvl w:val="0"/>
          <w:numId w:val="9"/>
        </w:numPr>
        <w:spacing w:before="120" w:after="240"/>
        <w:ind w:left="714" w:hanging="357"/>
        <w:contextualSpacing w:val="0"/>
        <w:jc w:val="both"/>
        <w:rPr>
          <w:rFonts w:cs="Arial"/>
          <w:bCs/>
          <w:szCs w:val="20"/>
        </w:rPr>
      </w:pPr>
      <w:r w:rsidRPr="000D01E8">
        <w:rPr>
          <w:rFonts w:cs="Arial"/>
          <w:szCs w:val="20"/>
        </w:rPr>
        <w:t xml:space="preserve">Eigene Ablaufplanung, Terminplan </w:t>
      </w:r>
      <w:r w:rsidRPr="000D01E8">
        <w:rPr>
          <w:bCs/>
        </w:rPr>
        <w:t>(vor allem Projektphase 32, auch als Beilage zulässig)</w:t>
      </w:r>
    </w:p>
    <w:p w14:paraId="74A6E18E" w14:textId="7F68047C" w:rsidR="002B29CD" w:rsidRPr="00E24332" w:rsidRDefault="002B29CD" w:rsidP="002B29CD">
      <w:pPr>
        <w:spacing w:before="120"/>
        <w:jc w:val="both"/>
        <w:rPr>
          <w:rFonts w:cs="Arial"/>
          <w:szCs w:val="20"/>
          <w:lang w:eastAsia="it-IT"/>
        </w:rPr>
      </w:pPr>
      <w:r w:rsidRPr="00E24332">
        <w:rPr>
          <w:rFonts w:cs="Arial"/>
          <w:szCs w:val="20"/>
          <w:lang w:eastAsia="it-IT"/>
        </w:rPr>
        <w:t xml:space="preserve">Beurteilt werden die Nachvollziehbarkeit, Plausibilität, Projektbezug und der Konkretisierungsgrad der Angaben. Die Gewichtung dieses Zuschlagskriteriums </w:t>
      </w:r>
      <w:r w:rsidRPr="005B2675">
        <w:rPr>
          <w:rFonts w:cs="Arial"/>
          <w:szCs w:val="20"/>
          <w:lang w:eastAsia="it-IT"/>
        </w:rPr>
        <w:t xml:space="preserve">beträgt </w:t>
      </w:r>
      <w:r w:rsidR="006851D4">
        <w:rPr>
          <w:rFonts w:cs="Arial"/>
          <w:szCs w:val="20"/>
          <w:lang w:eastAsia="it-IT"/>
        </w:rPr>
        <w:t>30</w:t>
      </w:r>
      <w:r w:rsidRPr="005B2675">
        <w:rPr>
          <w:rFonts w:cs="Arial"/>
          <w:szCs w:val="20"/>
          <w:lang w:eastAsia="it-IT"/>
        </w:rPr>
        <w:t>%.</w:t>
      </w:r>
    </w:p>
    <w:p w14:paraId="4127E7F1" w14:textId="77777777" w:rsidR="002B29CD" w:rsidRPr="00E24332" w:rsidRDefault="002B29CD" w:rsidP="002B29CD">
      <w:pPr>
        <w:jc w:val="both"/>
        <w:rPr>
          <w:rFonts w:cs="Arial"/>
          <w:szCs w:val="20"/>
          <w:lang w:eastAsia="it-IT"/>
        </w:rPr>
      </w:pPr>
    </w:p>
    <w:tbl>
      <w:tblPr>
        <w:tblStyle w:val="Tabellenraster"/>
        <w:tblpPr w:leftFromText="142" w:rightFromText="142" w:vertAnchor="text" w:horzAnchor="margin" w:tblpY="1"/>
        <w:tblW w:w="9821" w:type="dxa"/>
        <w:shd w:val="clear" w:color="auto" w:fill="F2F2F2" w:themeFill="background1" w:themeFillShade="F2"/>
        <w:tblCellMar>
          <w:top w:w="28" w:type="dxa"/>
          <w:left w:w="57" w:type="dxa"/>
          <w:bottom w:w="28" w:type="dxa"/>
          <w:right w:w="57" w:type="dxa"/>
        </w:tblCellMar>
        <w:tblLook w:val="04A0" w:firstRow="1" w:lastRow="0" w:firstColumn="1" w:lastColumn="0" w:noHBand="0" w:noVBand="1"/>
      </w:tblPr>
      <w:tblGrid>
        <w:gridCol w:w="9821"/>
      </w:tblGrid>
      <w:tr w:rsidR="002B29CD" w:rsidRPr="00E24332" w14:paraId="045EA96C" w14:textId="77777777" w:rsidTr="003F0E35">
        <w:trPr>
          <w:trHeight w:val="5804"/>
        </w:trPr>
        <w:tc>
          <w:tcPr>
            <w:tcW w:w="9821" w:type="dxa"/>
            <w:shd w:val="clear" w:color="auto" w:fill="F2F2F2" w:themeFill="background1" w:themeFillShade="F2"/>
          </w:tcPr>
          <w:p w14:paraId="32F9DCFF" w14:textId="4A02B5C3" w:rsidR="002B29CD" w:rsidRPr="00E24332" w:rsidRDefault="002B29CD" w:rsidP="003F0E35">
            <w:pPr>
              <w:pStyle w:val="Stile10ptGrassetto"/>
              <w:spacing w:before="60" w:line="288" w:lineRule="auto"/>
              <w:rPr>
                <w:b w:val="0"/>
                <w:lang w:val="de-CH"/>
              </w:rPr>
            </w:pPr>
            <w:r w:rsidRPr="00E24332">
              <w:rPr>
                <w:b w:val="0"/>
                <w:lang w:val="de-CH"/>
              </w:rPr>
              <w:t xml:space="preserve">Text (max. </w:t>
            </w:r>
            <w:r w:rsidR="006851D4">
              <w:rPr>
                <w:b w:val="0"/>
                <w:lang w:val="de-CH"/>
              </w:rPr>
              <w:t>3</w:t>
            </w:r>
            <w:r w:rsidRPr="00E24332">
              <w:rPr>
                <w:b w:val="0"/>
                <w:lang w:val="de-CH"/>
              </w:rPr>
              <w:t xml:space="preserve"> Seiten A4)</w:t>
            </w:r>
          </w:p>
          <w:p w14:paraId="369FF150" w14:textId="77777777" w:rsidR="002B29CD" w:rsidRPr="00E24332" w:rsidRDefault="002B29CD" w:rsidP="003F0E35">
            <w:pPr>
              <w:pStyle w:val="Stile10ptGrassetto"/>
              <w:spacing w:before="60" w:line="288" w:lineRule="auto"/>
              <w:rPr>
                <w:b w:val="0"/>
                <w:lang w:val="de-CH"/>
              </w:rPr>
            </w:pPr>
          </w:p>
          <w:p w14:paraId="7B8DBE08" w14:textId="29935024" w:rsidR="00AA75C9" w:rsidRPr="000D01E8" w:rsidRDefault="002B29CD" w:rsidP="00AA75C9">
            <w:pPr>
              <w:pStyle w:val="Stile10ptGrassetto"/>
              <w:spacing w:before="60" w:line="288" w:lineRule="auto"/>
              <w:rPr>
                <w:b w:val="0"/>
                <w:lang w:val="de-CH"/>
              </w:rPr>
            </w:pPr>
            <w:r w:rsidRPr="00E24332">
              <w:rPr>
                <w:b w:val="0"/>
                <w:lang w:val="de-CH"/>
              </w:rPr>
              <w:t xml:space="preserve">1. </w:t>
            </w:r>
            <w:r w:rsidR="00AA75C9" w:rsidRPr="000D01E8">
              <w:rPr>
                <w:b w:val="0"/>
                <w:lang w:val="de-CH"/>
              </w:rPr>
              <w:t>Schlüsselprobleme (Spezialitäten/Herausforderungen)</w:t>
            </w:r>
          </w:p>
          <w:p w14:paraId="07C036B7" w14:textId="13763D2A" w:rsidR="00AA75C9" w:rsidRDefault="00AA75C9" w:rsidP="00AA75C9">
            <w:pPr>
              <w:pStyle w:val="Stile10ptGrassetto"/>
              <w:spacing w:before="60" w:line="288" w:lineRule="auto"/>
              <w:rPr>
                <w:b w:val="0"/>
                <w:lang w:val="de-CH"/>
              </w:rPr>
            </w:pPr>
          </w:p>
          <w:p w14:paraId="3A151DB2" w14:textId="77777777" w:rsidR="00AA75C9" w:rsidRPr="000D01E8" w:rsidRDefault="00AA75C9" w:rsidP="00AA75C9">
            <w:pPr>
              <w:pStyle w:val="Stile10ptGrassetto"/>
              <w:spacing w:before="60" w:line="288" w:lineRule="auto"/>
              <w:rPr>
                <w:b w:val="0"/>
                <w:lang w:val="de-CH"/>
              </w:rPr>
            </w:pPr>
          </w:p>
          <w:p w14:paraId="73FFBD0E" w14:textId="77777777" w:rsidR="00AA75C9" w:rsidRPr="000D01E8" w:rsidRDefault="00AA75C9" w:rsidP="00AA75C9">
            <w:pPr>
              <w:pStyle w:val="Stile10ptGrassetto"/>
              <w:spacing w:before="60" w:line="288" w:lineRule="auto"/>
              <w:rPr>
                <w:b w:val="0"/>
                <w:lang w:val="de-CH"/>
              </w:rPr>
            </w:pPr>
            <w:r w:rsidRPr="000D01E8">
              <w:rPr>
                <w:b w:val="0"/>
                <w:lang w:val="de-CH"/>
              </w:rPr>
              <w:t>2. Relevante Schnittstellen</w:t>
            </w:r>
          </w:p>
          <w:p w14:paraId="3504B33B" w14:textId="5720FA4C" w:rsidR="00AA75C9" w:rsidRDefault="00AA75C9" w:rsidP="00AA75C9">
            <w:pPr>
              <w:pStyle w:val="Stile10ptGrassetto"/>
              <w:spacing w:before="60" w:line="288" w:lineRule="auto"/>
              <w:rPr>
                <w:b w:val="0"/>
                <w:lang w:val="de-CH"/>
              </w:rPr>
            </w:pPr>
          </w:p>
          <w:p w14:paraId="272F1E23" w14:textId="77777777" w:rsidR="00AA75C9" w:rsidRPr="000D01E8" w:rsidRDefault="00AA75C9" w:rsidP="00AA75C9">
            <w:pPr>
              <w:pStyle w:val="Stile10ptGrassetto"/>
              <w:spacing w:before="60" w:line="288" w:lineRule="auto"/>
              <w:rPr>
                <w:b w:val="0"/>
                <w:lang w:val="de-CH"/>
              </w:rPr>
            </w:pPr>
          </w:p>
          <w:p w14:paraId="105C9CB4" w14:textId="77777777" w:rsidR="00AA75C9" w:rsidRPr="000D01E8" w:rsidRDefault="00AA75C9" w:rsidP="00AA75C9">
            <w:pPr>
              <w:pStyle w:val="Stile10ptGrassetto"/>
              <w:spacing w:before="60" w:line="288" w:lineRule="auto"/>
              <w:rPr>
                <w:b w:val="0"/>
                <w:lang w:val="de-CH"/>
              </w:rPr>
            </w:pPr>
            <w:r w:rsidRPr="000D01E8">
              <w:rPr>
                <w:b w:val="0"/>
                <w:lang w:val="de-CH"/>
              </w:rPr>
              <w:t>3. Projektrisiken</w:t>
            </w:r>
          </w:p>
          <w:p w14:paraId="4BF456B1" w14:textId="55A3E71A" w:rsidR="00AA75C9" w:rsidRDefault="00AA75C9" w:rsidP="00AA75C9">
            <w:pPr>
              <w:pStyle w:val="Stile10ptGrassetto"/>
              <w:spacing w:before="60" w:line="288" w:lineRule="auto"/>
              <w:rPr>
                <w:b w:val="0"/>
                <w:lang w:val="de-CH"/>
              </w:rPr>
            </w:pPr>
          </w:p>
          <w:p w14:paraId="0BE5A7BE" w14:textId="77777777" w:rsidR="00AA75C9" w:rsidRPr="000D01E8" w:rsidRDefault="00AA75C9" w:rsidP="00AA75C9">
            <w:pPr>
              <w:pStyle w:val="Stile10ptGrassetto"/>
              <w:spacing w:before="60" w:line="288" w:lineRule="auto"/>
              <w:rPr>
                <w:b w:val="0"/>
                <w:lang w:val="de-CH"/>
              </w:rPr>
            </w:pPr>
          </w:p>
          <w:p w14:paraId="77AEB211" w14:textId="77777777" w:rsidR="00AA75C9" w:rsidRPr="000D01E8" w:rsidRDefault="00AA75C9" w:rsidP="00AA75C9">
            <w:pPr>
              <w:pStyle w:val="Stile10ptGrassetto"/>
              <w:spacing w:before="60" w:line="288" w:lineRule="auto"/>
              <w:rPr>
                <w:b w:val="0"/>
                <w:lang w:val="de-CH"/>
              </w:rPr>
            </w:pPr>
            <w:r w:rsidRPr="000D01E8">
              <w:rPr>
                <w:b w:val="0"/>
                <w:lang w:val="de-CH"/>
              </w:rPr>
              <w:t>4. Eigene Ablaufplanung/Terminplan (vor allem Projektphase 32)</w:t>
            </w:r>
          </w:p>
          <w:p w14:paraId="194B99F9" w14:textId="03F23A5A" w:rsidR="002B29CD" w:rsidRPr="00E24332" w:rsidRDefault="002B29CD" w:rsidP="006851D4">
            <w:pPr>
              <w:pStyle w:val="Stile10ptGrassetto"/>
              <w:spacing w:before="60" w:line="288" w:lineRule="auto"/>
              <w:rPr>
                <w:b w:val="0"/>
                <w:lang w:val="de-CH"/>
              </w:rPr>
            </w:pPr>
          </w:p>
        </w:tc>
      </w:tr>
    </w:tbl>
    <w:p w14:paraId="650397B8" w14:textId="057A7C78" w:rsidR="00B7338C" w:rsidRPr="0022005A" w:rsidRDefault="00B62E55" w:rsidP="00B62E55">
      <w:pPr>
        <w:rPr>
          <w:i/>
          <w:iCs/>
          <w:szCs w:val="20"/>
        </w:rPr>
      </w:pPr>
      <w:r w:rsidRPr="0022005A">
        <w:rPr>
          <w:i/>
          <w:iCs/>
        </w:rPr>
        <w:br w:type="page"/>
      </w:r>
    </w:p>
    <w:p w14:paraId="4F5EFA34" w14:textId="0E8C5865" w:rsidR="007A5DF0" w:rsidRPr="00DB6ABC" w:rsidRDefault="00DC4452" w:rsidP="001B5DBA">
      <w:pPr>
        <w:pStyle w:val="berschrift2"/>
      </w:pPr>
      <w:r>
        <w:lastRenderedPageBreak/>
        <w:t xml:space="preserve"> </w:t>
      </w:r>
      <w:bookmarkStart w:id="68" w:name="_Toc146715787"/>
      <w:bookmarkStart w:id="69" w:name="_Toc146716245"/>
      <w:r w:rsidRPr="00DC4452">
        <w:t>ZK</w:t>
      </w:r>
      <w:r>
        <w:t>3</w:t>
      </w:r>
      <w:r w:rsidRPr="00DC4452">
        <w:t xml:space="preserve"> </w:t>
      </w:r>
      <w:r w:rsidR="007371A4" w:rsidRPr="00DC4452">
        <w:t xml:space="preserve">– </w:t>
      </w:r>
      <w:r w:rsidR="007371A4">
        <w:t>Schlüsselpersonen</w:t>
      </w:r>
      <w:bookmarkEnd w:id="68"/>
      <w:bookmarkEnd w:id="69"/>
      <w:r w:rsidR="002B29CD">
        <w:t xml:space="preserve"> </w:t>
      </w:r>
    </w:p>
    <w:p w14:paraId="44B602EF" w14:textId="77777777" w:rsidR="0082595C" w:rsidRPr="000D01E8" w:rsidRDefault="0082595C" w:rsidP="0082595C">
      <w:r w:rsidRPr="000D01E8">
        <w:t>Die Schlüsselpersonen müssen Erfahrungen und Kenntnisse im Fachgebiet besitzen. Diese sind mittels CV und Referenzprojekten nachzuweisen. Die Schlüsselpersonen sind für die Qualitätssicherung der beauftragten Leistungen verantwortlich. Eine Schlüsselperson kann grundsätzlich auch mehrere Fachbereiche abdecken.</w:t>
      </w:r>
    </w:p>
    <w:p w14:paraId="159B6AF6" w14:textId="77777777" w:rsidR="0082595C" w:rsidRPr="000D01E8" w:rsidRDefault="0082595C" w:rsidP="0082595C"/>
    <w:p w14:paraId="06631492" w14:textId="77777777" w:rsidR="0082595C" w:rsidRPr="000D01E8" w:rsidRDefault="0082595C" w:rsidP="0082595C">
      <w:r w:rsidRPr="000D01E8">
        <w:rPr>
          <w:b/>
        </w:rPr>
        <w:t>Pro Schlüsselperson sind zwei Referenzen mit ähnlicher Aufgabenstellung innerhalb der letzten 10 Jahre (</w:t>
      </w:r>
      <w:r w:rsidRPr="000D01E8">
        <w:rPr>
          <w:b/>
          <w:szCs w:val="20"/>
        </w:rPr>
        <w:t xml:space="preserve">&gt;2013) </w:t>
      </w:r>
      <w:r w:rsidRPr="000D01E8">
        <w:rPr>
          <w:b/>
        </w:rPr>
        <w:t>anzugeben</w:t>
      </w:r>
      <w:r w:rsidRPr="000D01E8">
        <w:t>. Die angegebenen Referenzen sollen im Wesentlichen die Funktion, die Aufgabenschwerpunkte und die gemachten Erfahrungen aufzeigen. Die Referenzprojekte müssen abgeschlossen bzw. zu einem wesentlichen Teil realisiert sein. Sollten mehr als zwei Referenzprojekte angegeben werden, werden nur die im Angebotsformular benannten ersten beiden Projekte bewertet. Es ist zulässig, die beim EK2 genannten Referenzen zu wiederholen.</w:t>
      </w:r>
    </w:p>
    <w:p w14:paraId="2218D72B" w14:textId="77777777" w:rsidR="0082595C" w:rsidRPr="000D01E8" w:rsidRDefault="0082595C" w:rsidP="0082595C"/>
    <w:p w14:paraId="2E0353F4" w14:textId="77777777" w:rsidR="0082595C" w:rsidRPr="000D01E8" w:rsidRDefault="0082595C" w:rsidP="0082595C">
      <w:pPr>
        <w:pStyle w:val="TextStandard"/>
      </w:pPr>
      <w:r w:rsidRPr="000D01E8">
        <w:t>Die Anbieterin liefert als Anhang das vorgesehene Organigramm. Es sind alle wesentlichen Schlüsselpersonen mit Angabe der zugehörigen Funktion und Firma anzugeben.</w:t>
      </w:r>
    </w:p>
    <w:p w14:paraId="50B88E7B" w14:textId="77777777" w:rsidR="0082595C" w:rsidRPr="000D01E8" w:rsidRDefault="0082595C" w:rsidP="0082595C">
      <w:pPr>
        <w:spacing w:after="120"/>
      </w:pPr>
      <w:r w:rsidRPr="000D01E8">
        <w:t>Die Angaben zu den Schlüsselpersonen werden bewertet hinsichtlich:</w:t>
      </w:r>
    </w:p>
    <w:p w14:paraId="533EF287" w14:textId="77777777" w:rsidR="0082595C" w:rsidRPr="000D01E8" w:rsidRDefault="0082595C" w:rsidP="0082595C">
      <w:pPr>
        <w:pStyle w:val="Listenabsatz"/>
        <w:numPr>
          <w:ilvl w:val="0"/>
          <w:numId w:val="16"/>
        </w:numPr>
        <w:autoSpaceDE w:val="0"/>
        <w:autoSpaceDN w:val="0"/>
        <w:adjustRightInd w:val="0"/>
        <w:ind w:left="714" w:hanging="357"/>
        <w:rPr>
          <w:rFonts w:cs="Arial"/>
          <w:sz w:val="16"/>
          <w:szCs w:val="16"/>
          <w:lang w:eastAsia="en-US"/>
        </w:rPr>
      </w:pPr>
      <w:r w:rsidRPr="000D01E8">
        <w:rPr>
          <w:rFonts w:cs="Arial"/>
          <w:sz w:val="16"/>
          <w:szCs w:val="16"/>
          <w:lang w:eastAsia="en-US"/>
        </w:rPr>
        <w:t>Grundausbildung und Weiterbildung im Hinblick auf die Funktion</w:t>
      </w:r>
    </w:p>
    <w:p w14:paraId="30EB09D3" w14:textId="77777777" w:rsidR="0082595C" w:rsidRPr="000D01E8" w:rsidRDefault="0082595C" w:rsidP="0082595C">
      <w:pPr>
        <w:pStyle w:val="Listenabsatz"/>
        <w:numPr>
          <w:ilvl w:val="0"/>
          <w:numId w:val="16"/>
        </w:numPr>
        <w:autoSpaceDE w:val="0"/>
        <w:autoSpaceDN w:val="0"/>
        <w:adjustRightInd w:val="0"/>
        <w:rPr>
          <w:rFonts w:cs="Arial"/>
          <w:sz w:val="16"/>
          <w:szCs w:val="16"/>
          <w:lang w:eastAsia="en-US"/>
        </w:rPr>
      </w:pPr>
      <w:r w:rsidRPr="000D01E8">
        <w:rPr>
          <w:rFonts w:cs="Arial"/>
          <w:sz w:val="16"/>
          <w:szCs w:val="16"/>
          <w:lang w:eastAsia="en-US"/>
        </w:rPr>
        <w:t>Anzahl Jahre an Berufserfahrung auf dem Gebiet der ausgeschriebenen Leistungen</w:t>
      </w:r>
    </w:p>
    <w:p w14:paraId="43E4A2E4" w14:textId="77777777" w:rsidR="0082595C" w:rsidRPr="000D01E8" w:rsidRDefault="0082595C" w:rsidP="0082595C">
      <w:pPr>
        <w:pStyle w:val="Listenabsatz"/>
        <w:numPr>
          <w:ilvl w:val="0"/>
          <w:numId w:val="16"/>
        </w:numPr>
        <w:autoSpaceDE w:val="0"/>
        <w:autoSpaceDN w:val="0"/>
        <w:adjustRightInd w:val="0"/>
        <w:rPr>
          <w:rFonts w:cs="Arial"/>
          <w:sz w:val="16"/>
          <w:szCs w:val="16"/>
          <w:lang w:eastAsia="en-US"/>
        </w:rPr>
      </w:pPr>
      <w:r w:rsidRPr="000D01E8">
        <w:rPr>
          <w:rFonts w:cs="Arial"/>
          <w:sz w:val="16"/>
          <w:szCs w:val="16"/>
          <w:lang w:eastAsia="en-US"/>
        </w:rPr>
        <w:t>Ausgewiesenes Wissen und praktische Erfahrung mit vergleichbaren Projekten anhand der angegebenen 2 Referenzen zur Schlüsselperson</w:t>
      </w:r>
    </w:p>
    <w:p w14:paraId="3549EA5B" w14:textId="77777777" w:rsidR="0082595C" w:rsidRPr="000D01E8" w:rsidRDefault="0082595C" w:rsidP="0082595C"/>
    <w:p w14:paraId="6FB0839E" w14:textId="77777777" w:rsidR="0082595C" w:rsidRPr="000D01E8" w:rsidRDefault="0082595C" w:rsidP="0082595C">
      <w:pPr>
        <w:tabs>
          <w:tab w:val="left" w:pos="3828"/>
          <w:tab w:val="left" w:pos="3969"/>
          <w:tab w:val="left" w:pos="6237"/>
          <w:tab w:val="left" w:pos="7371"/>
        </w:tabs>
        <w:spacing w:after="100"/>
        <w:rPr>
          <w:szCs w:val="20"/>
        </w:rPr>
      </w:pPr>
      <w:bookmarkStart w:id="70" w:name="_Hlk141267431"/>
      <w:r w:rsidRPr="000D01E8">
        <w:rPr>
          <w:szCs w:val="20"/>
        </w:rPr>
        <w:t>Die Anbieterin weist nach, dass die vorgeschlagenen Schlüsselpersonen über die erforderlichen Deutsch-Kenntnisse verfügen.</w:t>
      </w:r>
      <w:bookmarkEnd w:id="70"/>
    </w:p>
    <w:p w14:paraId="61B62714" w14:textId="77777777" w:rsidR="0082595C" w:rsidRPr="000D01E8" w:rsidRDefault="0082595C" w:rsidP="0082595C">
      <w:pPr>
        <w:spacing w:before="120" w:after="120"/>
        <w:ind w:right="140"/>
        <w:rPr>
          <w:szCs w:val="20"/>
        </w:rPr>
      </w:pPr>
      <w:r w:rsidRPr="000D01E8">
        <w:t xml:space="preserve">Sprachniveau gemäss der Klassifikation des Europäischer Referenzrahmen für Sprachen des Europarats: </w:t>
      </w:r>
      <w:hyperlink r:id="rId20" w:history="1">
        <w:r w:rsidRPr="000D01E8">
          <w:rPr>
            <w:rStyle w:val="Hyperlink"/>
          </w:rPr>
          <w:t>http://www.europaeischer-referenzrahmen.de/</w:t>
        </w:r>
      </w:hyperlink>
    </w:p>
    <w:p w14:paraId="24060CA6" w14:textId="77777777" w:rsidR="0082595C" w:rsidRPr="000D01E8" w:rsidRDefault="0082595C" w:rsidP="0082595C">
      <w:pPr>
        <w:spacing w:before="240" w:after="120"/>
        <w:ind w:right="142"/>
        <w:rPr>
          <w:szCs w:val="20"/>
        </w:rPr>
      </w:pPr>
      <w:r w:rsidRPr="000D01E8">
        <w:rPr>
          <w:szCs w:val="20"/>
        </w:rPr>
        <w:t>Wenn die Muttersprache der vorgeschlagenen Schlüsselpersonen nicht Deutsch ist, gibt die Anbieterin an, welche Elemente auf das geforderte Sprachniveau gemäss dem «Gemeinsamen Europäischen Referenzrahmen für Sprachen» des Europarats zurückschliessen lassen, insbesondere:</w:t>
      </w:r>
    </w:p>
    <w:p w14:paraId="172002BD" w14:textId="77777777" w:rsidR="0082595C" w:rsidRPr="000D01E8" w:rsidRDefault="0082595C" w:rsidP="0082595C">
      <w:pPr>
        <w:pStyle w:val="Listenabsatz"/>
        <w:numPr>
          <w:ilvl w:val="0"/>
          <w:numId w:val="14"/>
        </w:numPr>
        <w:adjustRightInd w:val="0"/>
        <w:snapToGrid w:val="0"/>
        <w:spacing w:before="40" w:after="40"/>
        <w:rPr>
          <w:rFonts w:cs="Arial"/>
        </w:rPr>
      </w:pPr>
      <w:r w:rsidRPr="000D01E8">
        <w:rPr>
          <w:rFonts w:cs="Arial"/>
        </w:rPr>
        <w:t>Referenzen von Projekten, die auf Deutsch durchgeführt wurden</w:t>
      </w:r>
    </w:p>
    <w:p w14:paraId="4215DC9C" w14:textId="77777777" w:rsidR="0082595C" w:rsidRPr="000D01E8" w:rsidRDefault="0082595C" w:rsidP="0082595C">
      <w:pPr>
        <w:pStyle w:val="Listenabsatz"/>
        <w:numPr>
          <w:ilvl w:val="0"/>
          <w:numId w:val="14"/>
        </w:numPr>
        <w:adjustRightInd w:val="0"/>
        <w:snapToGrid w:val="0"/>
        <w:spacing w:before="40" w:after="40"/>
        <w:rPr>
          <w:rFonts w:cs="Arial"/>
        </w:rPr>
      </w:pPr>
      <w:r w:rsidRPr="000D01E8">
        <w:rPr>
          <w:rFonts w:cs="Arial"/>
        </w:rPr>
        <w:t>Studium in deutscher Sprache</w:t>
      </w:r>
    </w:p>
    <w:p w14:paraId="5BBD1F3E" w14:textId="77777777" w:rsidR="0082595C" w:rsidRPr="000D01E8" w:rsidRDefault="0082595C" w:rsidP="0082595C">
      <w:pPr>
        <w:pStyle w:val="Listenabsatz"/>
        <w:numPr>
          <w:ilvl w:val="0"/>
          <w:numId w:val="14"/>
        </w:numPr>
        <w:adjustRightInd w:val="0"/>
        <w:snapToGrid w:val="0"/>
        <w:spacing w:before="40" w:after="40"/>
        <w:rPr>
          <w:rFonts w:cs="Arial"/>
        </w:rPr>
      </w:pPr>
      <w:r w:rsidRPr="000D01E8">
        <w:rPr>
          <w:rFonts w:cs="Arial"/>
        </w:rPr>
        <w:t>Sprachschulzeugnisse</w:t>
      </w:r>
    </w:p>
    <w:p w14:paraId="01646DCF" w14:textId="77777777" w:rsidR="0082595C" w:rsidRPr="000D01E8" w:rsidRDefault="0082595C" w:rsidP="0082595C"/>
    <w:p w14:paraId="04D56157" w14:textId="77777777" w:rsidR="0082595C" w:rsidRPr="000D01E8" w:rsidRDefault="0082595C" w:rsidP="0082595C">
      <w:pPr>
        <w:rPr>
          <w:i/>
        </w:rPr>
      </w:pPr>
      <w:r w:rsidRPr="000D01E8">
        <w:rPr>
          <w:i/>
        </w:rPr>
        <w:t>Die Angaben sind in die unten angeführten Tabellen einzutragen. Swissgrid behält sich das Recht vor, Angaben, welche von in dieser vorgeschriebenen Abgabeform abweichen (z.B. Abgabe in Form Beilagen, etc.) nicht zu bewerten</w:t>
      </w:r>
    </w:p>
    <w:p w14:paraId="0903F07F" w14:textId="77777777" w:rsidR="0082595C" w:rsidRPr="000D01E8" w:rsidRDefault="0082595C" w:rsidP="0082595C"/>
    <w:p w14:paraId="772DE559" w14:textId="6E79E4E8" w:rsidR="0082595C" w:rsidRPr="000D01E8" w:rsidRDefault="0082595C" w:rsidP="0082595C">
      <w:pPr>
        <w:pStyle w:val="Fliesstext"/>
      </w:pPr>
      <w:r w:rsidRPr="000D01E8">
        <w:t xml:space="preserve">Die Gewichtung dieses Zuschlagskriteriums beträgt </w:t>
      </w:r>
      <w:r>
        <w:t>30</w:t>
      </w:r>
      <w:r w:rsidRPr="000D01E8">
        <w:t>%.</w:t>
      </w:r>
    </w:p>
    <w:p w14:paraId="77569661" w14:textId="77777777" w:rsidR="002B29CD" w:rsidRPr="0058480A" w:rsidRDefault="002B29CD" w:rsidP="002B29CD"/>
    <w:p w14:paraId="65DC69EF" w14:textId="77777777" w:rsidR="0082595C" w:rsidRDefault="00C60368" w:rsidP="0082595C">
      <w:pPr>
        <w:pStyle w:val="Fliesstext"/>
      </w:pPr>
      <w:bookmarkStart w:id="71" w:name="_Hlk132296279"/>
      <w:r w:rsidRPr="00C60368">
        <w:t xml:space="preserve"> </w:t>
      </w:r>
    </w:p>
    <w:p w14:paraId="0259A403" w14:textId="77777777" w:rsidR="00AC577A" w:rsidRDefault="00AC577A">
      <w:r>
        <w:br w:type="page"/>
      </w:r>
    </w:p>
    <w:tbl>
      <w:tblPr>
        <w:tblW w:w="9498" w:type="dxa"/>
        <w:tblLayout w:type="fixed"/>
        <w:tblCellMar>
          <w:left w:w="0" w:type="dxa"/>
          <w:right w:w="0" w:type="dxa"/>
        </w:tblCellMar>
        <w:tblLook w:val="0000" w:firstRow="0" w:lastRow="0" w:firstColumn="0" w:lastColumn="0" w:noHBand="0" w:noVBand="0"/>
      </w:tblPr>
      <w:tblGrid>
        <w:gridCol w:w="2977"/>
        <w:gridCol w:w="2106"/>
        <w:gridCol w:w="162"/>
        <w:gridCol w:w="2126"/>
        <w:gridCol w:w="2127"/>
      </w:tblGrid>
      <w:tr w:rsidR="00AC577A" w:rsidRPr="000D01E8" w14:paraId="0847F7F7" w14:textId="77777777" w:rsidTr="00D51E12">
        <w:trPr>
          <w:trHeight w:val="340"/>
        </w:trPr>
        <w:tc>
          <w:tcPr>
            <w:tcW w:w="9498" w:type="dxa"/>
            <w:gridSpan w:val="5"/>
          </w:tcPr>
          <w:p w14:paraId="18BC3B9F" w14:textId="3C049E2D" w:rsidR="00AC577A" w:rsidRPr="000D01E8" w:rsidRDefault="00AC577A" w:rsidP="00D51E12">
            <w:pPr>
              <w:pStyle w:val="TextStandard"/>
              <w:spacing w:after="120"/>
              <w:rPr>
                <w:b/>
                <w:bCs/>
              </w:rPr>
            </w:pPr>
            <w:r w:rsidRPr="000D01E8">
              <w:rPr>
                <w:b/>
                <w:bCs/>
              </w:rPr>
              <w:lastRenderedPageBreak/>
              <w:t xml:space="preserve">3.2.1. </w:t>
            </w:r>
            <w:r>
              <w:rPr>
                <w:b/>
                <w:bCs/>
              </w:rPr>
              <w:t>Projektleiter/in</w:t>
            </w:r>
            <w:r w:rsidRPr="000D01E8">
              <w:rPr>
                <w:b/>
                <w:bCs/>
              </w:rPr>
              <w:t xml:space="preserve"> (mind. SIA Kat. C)</w:t>
            </w:r>
          </w:p>
        </w:tc>
      </w:tr>
      <w:tr w:rsidR="00AC577A" w:rsidRPr="000D01E8" w14:paraId="3C75BA53" w14:textId="77777777" w:rsidTr="00D51E12">
        <w:trPr>
          <w:trHeight w:val="340"/>
        </w:trPr>
        <w:tc>
          <w:tcPr>
            <w:tcW w:w="9498" w:type="dxa"/>
            <w:gridSpan w:val="5"/>
          </w:tcPr>
          <w:p w14:paraId="4C0070DB" w14:textId="77777777" w:rsidR="00AC577A" w:rsidRPr="000D01E8" w:rsidRDefault="00AC577A" w:rsidP="00D51E12">
            <w:pPr>
              <w:spacing w:after="120"/>
            </w:pPr>
            <w:r w:rsidRPr="000D01E8">
              <w:t>Anforderungen:</w:t>
            </w:r>
          </w:p>
          <w:p w14:paraId="47F66F41" w14:textId="77777777" w:rsidR="00AC577A" w:rsidRPr="000D01E8" w:rsidRDefault="00AC577A" w:rsidP="00AC577A">
            <w:pPr>
              <w:pStyle w:val="TextStandard"/>
              <w:widowControl w:val="0"/>
              <w:numPr>
                <w:ilvl w:val="0"/>
                <w:numId w:val="10"/>
              </w:numPr>
              <w:spacing w:after="120"/>
              <w:ind w:left="714" w:hanging="357"/>
            </w:pPr>
            <w:r w:rsidRPr="000D01E8">
              <w:t>Mindestens drei Jahre Erfahrung als Projektleiter/-in oder Technischer Koordinator/Technische Koordinatorin (einschliesslich der Einhaltung von Zeitplänen und Kosten, die Bewertung von Baurisiken, die übergeordnete Führung von Baustellen, Prioritätssetzung und Konflikt- Lösung etc.) unter Berücksichtigung der schweizerischen Verordnungen und Gesetze</w:t>
            </w:r>
          </w:p>
          <w:p w14:paraId="5416E774" w14:textId="77777777" w:rsidR="00AC577A" w:rsidRPr="000D01E8" w:rsidRDefault="00AC577A" w:rsidP="00AC577A">
            <w:pPr>
              <w:pStyle w:val="TextStandard"/>
              <w:widowControl w:val="0"/>
              <w:numPr>
                <w:ilvl w:val="0"/>
                <w:numId w:val="10"/>
              </w:numPr>
              <w:spacing w:after="120"/>
              <w:ind w:left="714" w:hanging="357"/>
            </w:pPr>
            <w:r w:rsidRPr="000D01E8">
              <w:t>Nachweis von mindestens einer Referenz als Projektleiter/-in oder Technischer Koordinator/Technische Koordinatorin im Rahmen von Netzprojekten in den Netzebenen 1 bis 3 (</w:t>
            </w:r>
            <w:r w:rsidRPr="000D01E8">
              <w:rPr>
                <w:rFonts w:cs="Arial"/>
              </w:rPr>
              <w:t>≥</w:t>
            </w:r>
            <w:r w:rsidRPr="000D01E8">
              <w:t>110 kV)</w:t>
            </w:r>
          </w:p>
          <w:p w14:paraId="13FBC3C5" w14:textId="77777777" w:rsidR="00AC577A" w:rsidRDefault="00AC577A" w:rsidP="00AC577A">
            <w:pPr>
              <w:pStyle w:val="TextStandard"/>
              <w:widowControl w:val="0"/>
              <w:numPr>
                <w:ilvl w:val="0"/>
                <w:numId w:val="10"/>
              </w:numPr>
              <w:spacing w:after="120"/>
              <w:ind w:left="714" w:hanging="357"/>
            </w:pPr>
            <w:r w:rsidRPr="000D01E8">
              <w:t>Exzellente Deutsch-Kenntnisse (mind. C2)</w:t>
            </w:r>
          </w:p>
          <w:p w14:paraId="0DBA3AFD" w14:textId="688D68D6" w:rsidR="00373D34" w:rsidRPr="000D01E8" w:rsidRDefault="00373D34" w:rsidP="00373D34">
            <w:pPr>
              <w:pStyle w:val="TextStandard"/>
              <w:widowControl w:val="0"/>
              <w:spacing w:after="120"/>
              <w:ind w:left="714"/>
            </w:pPr>
          </w:p>
        </w:tc>
      </w:tr>
      <w:tr w:rsidR="00AC577A" w:rsidRPr="000D01E8" w14:paraId="66162F76" w14:textId="77777777" w:rsidTr="00D51E12">
        <w:trPr>
          <w:cantSplit/>
          <w:trHeight w:val="340"/>
        </w:trPr>
        <w:tc>
          <w:tcPr>
            <w:tcW w:w="2977" w:type="dxa"/>
          </w:tcPr>
          <w:p w14:paraId="0B79E7C2" w14:textId="77777777" w:rsidR="00AC577A" w:rsidRPr="000D01E8" w:rsidRDefault="00AC577A" w:rsidP="00D51E12">
            <w:pPr>
              <w:tabs>
                <w:tab w:val="left" w:pos="708"/>
              </w:tabs>
              <w:spacing w:before="20" w:after="20"/>
            </w:pPr>
            <w:r w:rsidRPr="000D01E8">
              <w:t>Vorname</w:t>
            </w:r>
          </w:p>
        </w:tc>
        <w:tc>
          <w:tcPr>
            <w:tcW w:w="2106" w:type="dxa"/>
            <w:tcBorders>
              <w:bottom w:val="single" w:sz="4" w:space="0" w:color="FFFFFF" w:themeColor="background1"/>
            </w:tcBorders>
            <w:shd w:val="pct5" w:color="000000" w:fill="FFFFFF"/>
          </w:tcPr>
          <w:p w14:paraId="5EBCBCA4" w14:textId="77777777" w:rsidR="00AC577A" w:rsidRPr="000D01E8" w:rsidRDefault="00AC577A" w:rsidP="00D51E12">
            <w:pPr>
              <w:tabs>
                <w:tab w:val="left" w:pos="708"/>
              </w:tabs>
              <w:spacing w:before="20" w:after="20"/>
            </w:pPr>
          </w:p>
        </w:tc>
        <w:tc>
          <w:tcPr>
            <w:tcW w:w="162" w:type="dxa"/>
          </w:tcPr>
          <w:p w14:paraId="099DBE24" w14:textId="77777777" w:rsidR="00AC577A" w:rsidRPr="000D01E8" w:rsidRDefault="00AC577A" w:rsidP="00D51E12">
            <w:pPr>
              <w:tabs>
                <w:tab w:val="left" w:pos="708"/>
              </w:tabs>
              <w:spacing w:before="20" w:after="20"/>
            </w:pPr>
          </w:p>
        </w:tc>
        <w:tc>
          <w:tcPr>
            <w:tcW w:w="2126" w:type="dxa"/>
          </w:tcPr>
          <w:p w14:paraId="03942766" w14:textId="77777777" w:rsidR="00AC577A" w:rsidRPr="000D01E8" w:rsidRDefault="00AC577A" w:rsidP="00D51E12">
            <w:pPr>
              <w:tabs>
                <w:tab w:val="left" w:pos="708"/>
              </w:tabs>
              <w:spacing w:before="20" w:after="20"/>
            </w:pPr>
            <w:r w:rsidRPr="000D01E8">
              <w:t>Name</w:t>
            </w:r>
          </w:p>
        </w:tc>
        <w:tc>
          <w:tcPr>
            <w:tcW w:w="2127" w:type="dxa"/>
            <w:tcBorders>
              <w:bottom w:val="single" w:sz="4" w:space="0" w:color="FFFFFF" w:themeColor="background1"/>
            </w:tcBorders>
            <w:shd w:val="pct5" w:color="000000" w:fill="FFFFFF"/>
          </w:tcPr>
          <w:p w14:paraId="65B82FFF" w14:textId="77777777" w:rsidR="00AC577A" w:rsidRPr="000D01E8" w:rsidRDefault="00AC577A" w:rsidP="00D51E12">
            <w:pPr>
              <w:tabs>
                <w:tab w:val="left" w:pos="283"/>
                <w:tab w:val="left" w:pos="2552"/>
                <w:tab w:val="left" w:pos="2694"/>
                <w:tab w:val="left" w:pos="3402"/>
              </w:tabs>
              <w:spacing w:before="20" w:after="20"/>
            </w:pPr>
          </w:p>
        </w:tc>
      </w:tr>
      <w:tr w:rsidR="00AC577A" w:rsidRPr="000D01E8" w14:paraId="37760814" w14:textId="77777777" w:rsidTr="00D51E12">
        <w:trPr>
          <w:cantSplit/>
          <w:trHeight w:val="340"/>
        </w:trPr>
        <w:tc>
          <w:tcPr>
            <w:tcW w:w="2977" w:type="dxa"/>
          </w:tcPr>
          <w:p w14:paraId="7C27BC4C" w14:textId="77777777" w:rsidR="00AC577A" w:rsidRPr="000D01E8" w:rsidRDefault="00AC577A" w:rsidP="00D51E12">
            <w:pPr>
              <w:tabs>
                <w:tab w:val="left" w:pos="708"/>
              </w:tabs>
              <w:spacing w:before="20" w:after="20"/>
            </w:pPr>
            <w:r w:rsidRPr="000D01E8">
              <w:t>Geburtsdatum</w:t>
            </w:r>
          </w:p>
        </w:tc>
        <w:tc>
          <w:tcPr>
            <w:tcW w:w="2106" w:type="dxa"/>
            <w:tcBorders>
              <w:top w:val="single" w:sz="4" w:space="0" w:color="FFFFFF" w:themeColor="background1"/>
              <w:bottom w:val="single" w:sz="4" w:space="0" w:color="FFFFFF" w:themeColor="background1"/>
            </w:tcBorders>
            <w:shd w:val="pct5" w:color="000000" w:fill="FFFFFF"/>
          </w:tcPr>
          <w:p w14:paraId="1B6FA82C" w14:textId="77777777" w:rsidR="00AC577A" w:rsidRPr="000D01E8" w:rsidRDefault="00AC577A" w:rsidP="00D51E12">
            <w:pPr>
              <w:tabs>
                <w:tab w:val="left" w:pos="708"/>
              </w:tabs>
              <w:spacing w:before="20" w:after="20"/>
            </w:pPr>
          </w:p>
        </w:tc>
        <w:tc>
          <w:tcPr>
            <w:tcW w:w="162" w:type="dxa"/>
          </w:tcPr>
          <w:p w14:paraId="25935D81" w14:textId="77777777" w:rsidR="00AC577A" w:rsidRPr="000D01E8" w:rsidRDefault="00AC577A" w:rsidP="00D51E12">
            <w:pPr>
              <w:tabs>
                <w:tab w:val="left" w:pos="708"/>
              </w:tabs>
              <w:spacing w:before="20" w:after="20"/>
            </w:pPr>
          </w:p>
        </w:tc>
        <w:tc>
          <w:tcPr>
            <w:tcW w:w="2126" w:type="dxa"/>
          </w:tcPr>
          <w:p w14:paraId="2176D636" w14:textId="77777777" w:rsidR="00AC577A" w:rsidRPr="000D01E8" w:rsidRDefault="00AC577A" w:rsidP="00D51E12">
            <w:pPr>
              <w:tabs>
                <w:tab w:val="left" w:pos="708"/>
              </w:tabs>
              <w:spacing w:before="20" w:after="20"/>
            </w:pPr>
          </w:p>
        </w:tc>
        <w:tc>
          <w:tcPr>
            <w:tcW w:w="2127" w:type="dxa"/>
            <w:tcBorders>
              <w:top w:val="single" w:sz="4" w:space="0" w:color="FFFFFF" w:themeColor="background1"/>
              <w:bottom w:val="single" w:sz="4" w:space="0" w:color="FFFFFF" w:themeColor="background1"/>
            </w:tcBorders>
          </w:tcPr>
          <w:p w14:paraId="67049FDE" w14:textId="77777777" w:rsidR="00AC577A" w:rsidRPr="000D01E8" w:rsidRDefault="00AC577A" w:rsidP="00D51E12">
            <w:pPr>
              <w:tabs>
                <w:tab w:val="left" w:pos="708"/>
              </w:tabs>
              <w:spacing w:before="20" w:after="20"/>
            </w:pPr>
          </w:p>
        </w:tc>
      </w:tr>
      <w:tr w:rsidR="00AC577A" w:rsidRPr="000D01E8" w14:paraId="288196E4" w14:textId="77777777" w:rsidTr="00D51E12">
        <w:trPr>
          <w:cantSplit/>
          <w:trHeight w:val="340"/>
        </w:trPr>
        <w:tc>
          <w:tcPr>
            <w:tcW w:w="2977" w:type="dxa"/>
          </w:tcPr>
          <w:p w14:paraId="4620A77B" w14:textId="77777777" w:rsidR="00AC577A" w:rsidRPr="000D01E8" w:rsidRDefault="00AC577A" w:rsidP="00D51E12">
            <w:pPr>
              <w:tabs>
                <w:tab w:val="left" w:pos="708"/>
              </w:tabs>
              <w:spacing w:before="20" w:after="20"/>
            </w:pPr>
            <w:r w:rsidRPr="000D01E8">
              <w:t>Firma</w:t>
            </w:r>
          </w:p>
        </w:tc>
        <w:tc>
          <w:tcPr>
            <w:tcW w:w="2106" w:type="dxa"/>
            <w:tcBorders>
              <w:top w:val="single" w:sz="4" w:space="0" w:color="FFFFFF" w:themeColor="background1"/>
              <w:bottom w:val="single" w:sz="4" w:space="0" w:color="FFFFFF" w:themeColor="background1"/>
            </w:tcBorders>
            <w:shd w:val="pct5" w:color="000000" w:fill="FFFFFF"/>
          </w:tcPr>
          <w:p w14:paraId="6DC5E6B5" w14:textId="77777777" w:rsidR="00AC577A" w:rsidRPr="000D01E8" w:rsidRDefault="00AC577A" w:rsidP="00D51E12">
            <w:pPr>
              <w:tabs>
                <w:tab w:val="left" w:pos="708"/>
              </w:tabs>
              <w:spacing w:before="20" w:after="20"/>
            </w:pPr>
          </w:p>
        </w:tc>
        <w:tc>
          <w:tcPr>
            <w:tcW w:w="162" w:type="dxa"/>
          </w:tcPr>
          <w:p w14:paraId="5C30A377" w14:textId="77777777" w:rsidR="00AC577A" w:rsidRPr="000D01E8" w:rsidRDefault="00AC577A" w:rsidP="00D51E12">
            <w:pPr>
              <w:tabs>
                <w:tab w:val="left" w:pos="708"/>
              </w:tabs>
              <w:spacing w:before="20" w:after="20"/>
            </w:pPr>
          </w:p>
        </w:tc>
        <w:tc>
          <w:tcPr>
            <w:tcW w:w="2126" w:type="dxa"/>
          </w:tcPr>
          <w:p w14:paraId="50FBF3DB" w14:textId="77777777" w:rsidR="00AC577A" w:rsidRPr="000D01E8" w:rsidRDefault="00AC577A" w:rsidP="00D51E12">
            <w:pPr>
              <w:tabs>
                <w:tab w:val="left" w:pos="708"/>
              </w:tabs>
              <w:spacing w:before="20" w:after="20"/>
            </w:pPr>
            <w:r w:rsidRPr="000D01E8">
              <w:t>Funktion</w:t>
            </w:r>
          </w:p>
        </w:tc>
        <w:tc>
          <w:tcPr>
            <w:tcW w:w="2127" w:type="dxa"/>
            <w:tcBorders>
              <w:top w:val="single" w:sz="4" w:space="0" w:color="FFFFFF" w:themeColor="background1"/>
              <w:bottom w:val="single" w:sz="4" w:space="0" w:color="FFFFFF" w:themeColor="background1"/>
            </w:tcBorders>
            <w:shd w:val="pct5" w:color="000000" w:fill="FFFFFF"/>
          </w:tcPr>
          <w:p w14:paraId="6CC6FA6A" w14:textId="77777777" w:rsidR="00AC577A" w:rsidRPr="000D01E8" w:rsidRDefault="00AC577A" w:rsidP="00D51E12">
            <w:pPr>
              <w:tabs>
                <w:tab w:val="left" w:pos="708"/>
              </w:tabs>
              <w:spacing w:before="20" w:after="20"/>
            </w:pPr>
          </w:p>
        </w:tc>
      </w:tr>
      <w:tr w:rsidR="00AC577A" w:rsidRPr="000D01E8" w14:paraId="5C031373" w14:textId="77777777" w:rsidTr="00D51E12">
        <w:trPr>
          <w:cantSplit/>
          <w:trHeight w:val="340"/>
        </w:trPr>
        <w:tc>
          <w:tcPr>
            <w:tcW w:w="2977" w:type="dxa"/>
          </w:tcPr>
          <w:p w14:paraId="0E866F57" w14:textId="77777777" w:rsidR="00AC577A" w:rsidRPr="000D01E8" w:rsidRDefault="00AC577A" w:rsidP="00D51E12">
            <w:pPr>
              <w:tabs>
                <w:tab w:val="left" w:pos="708"/>
              </w:tabs>
              <w:spacing w:before="20" w:after="20"/>
            </w:pPr>
            <w:r w:rsidRPr="000D01E8">
              <w:t>In der Firma seit</w:t>
            </w:r>
          </w:p>
        </w:tc>
        <w:tc>
          <w:tcPr>
            <w:tcW w:w="2106" w:type="dxa"/>
            <w:tcBorders>
              <w:top w:val="single" w:sz="4" w:space="0" w:color="FFFFFF" w:themeColor="background1"/>
              <w:bottom w:val="single" w:sz="4" w:space="0" w:color="FFFFFF" w:themeColor="background1"/>
            </w:tcBorders>
            <w:shd w:val="pct5" w:color="000000" w:fill="FFFFFF"/>
          </w:tcPr>
          <w:p w14:paraId="566A0D28" w14:textId="77777777" w:rsidR="00AC577A" w:rsidRPr="000D01E8" w:rsidRDefault="00AC577A" w:rsidP="00D51E12">
            <w:pPr>
              <w:tabs>
                <w:tab w:val="left" w:pos="708"/>
              </w:tabs>
              <w:spacing w:before="20" w:after="20"/>
            </w:pPr>
          </w:p>
        </w:tc>
        <w:tc>
          <w:tcPr>
            <w:tcW w:w="162" w:type="dxa"/>
          </w:tcPr>
          <w:p w14:paraId="3D87AC58" w14:textId="77777777" w:rsidR="00AC577A" w:rsidRPr="000D01E8" w:rsidRDefault="00AC577A" w:rsidP="00D51E12">
            <w:pPr>
              <w:tabs>
                <w:tab w:val="left" w:pos="708"/>
              </w:tabs>
              <w:spacing w:before="20" w:after="20"/>
            </w:pPr>
          </w:p>
        </w:tc>
        <w:tc>
          <w:tcPr>
            <w:tcW w:w="2126" w:type="dxa"/>
          </w:tcPr>
          <w:p w14:paraId="18EB8CA1" w14:textId="77777777" w:rsidR="00AC577A" w:rsidRPr="000D01E8" w:rsidRDefault="00AC577A" w:rsidP="00D51E12">
            <w:pPr>
              <w:tabs>
                <w:tab w:val="left" w:pos="708"/>
              </w:tabs>
              <w:spacing w:before="20" w:after="20"/>
            </w:pPr>
            <w:r w:rsidRPr="000D01E8">
              <w:t>In der Funktion seit</w:t>
            </w:r>
          </w:p>
        </w:tc>
        <w:tc>
          <w:tcPr>
            <w:tcW w:w="2127" w:type="dxa"/>
            <w:tcBorders>
              <w:top w:val="single" w:sz="4" w:space="0" w:color="FFFFFF" w:themeColor="background1"/>
              <w:bottom w:val="single" w:sz="4" w:space="0" w:color="FFFFFF" w:themeColor="background1"/>
            </w:tcBorders>
            <w:shd w:val="pct5" w:color="000000" w:fill="FFFFFF"/>
          </w:tcPr>
          <w:p w14:paraId="1F7EBC1B" w14:textId="77777777" w:rsidR="00AC577A" w:rsidRPr="000D01E8" w:rsidRDefault="00AC577A" w:rsidP="00D51E12">
            <w:pPr>
              <w:tabs>
                <w:tab w:val="left" w:pos="708"/>
              </w:tabs>
              <w:spacing w:before="20" w:after="20"/>
            </w:pPr>
          </w:p>
        </w:tc>
      </w:tr>
      <w:tr w:rsidR="00AC577A" w:rsidRPr="000D01E8" w14:paraId="23B6A248" w14:textId="77777777" w:rsidTr="00D51E12">
        <w:trPr>
          <w:cantSplit/>
          <w:trHeight w:val="340"/>
        </w:trPr>
        <w:tc>
          <w:tcPr>
            <w:tcW w:w="2977" w:type="dxa"/>
          </w:tcPr>
          <w:p w14:paraId="7D0E1317" w14:textId="77777777" w:rsidR="00AC577A" w:rsidRPr="000D01E8" w:rsidRDefault="00AC577A" w:rsidP="00D51E12">
            <w:pPr>
              <w:tabs>
                <w:tab w:val="left" w:pos="708"/>
              </w:tabs>
              <w:spacing w:before="20" w:after="20"/>
            </w:pPr>
            <w:r w:rsidRPr="000D01E8">
              <w:t>Ausbildung allgemein</w:t>
            </w:r>
          </w:p>
        </w:tc>
        <w:tc>
          <w:tcPr>
            <w:tcW w:w="6521" w:type="dxa"/>
            <w:gridSpan w:val="4"/>
            <w:tcBorders>
              <w:top w:val="single" w:sz="4" w:space="0" w:color="FFFFFF" w:themeColor="background1"/>
              <w:bottom w:val="single" w:sz="4" w:space="0" w:color="FFFFFF" w:themeColor="background1"/>
            </w:tcBorders>
            <w:shd w:val="pct5" w:color="000000" w:fill="FFFFFF"/>
          </w:tcPr>
          <w:p w14:paraId="1FFF6446" w14:textId="77777777" w:rsidR="00AC577A" w:rsidRPr="000D01E8" w:rsidRDefault="00AC577A" w:rsidP="00D51E12">
            <w:pPr>
              <w:tabs>
                <w:tab w:val="left" w:pos="708"/>
              </w:tabs>
              <w:spacing w:before="20" w:after="20"/>
            </w:pPr>
          </w:p>
        </w:tc>
      </w:tr>
      <w:tr w:rsidR="00AC577A" w:rsidRPr="000D01E8" w14:paraId="18A5E39E" w14:textId="77777777" w:rsidTr="00D51E12">
        <w:trPr>
          <w:cantSplit/>
          <w:trHeight w:val="340"/>
        </w:trPr>
        <w:tc>
          <w:tcPr>
            <w:tcW w:w="2977" w:type="dxa"/>
          </w:tcPr>
          <w:p w14:paraId="307C5742" w14:textId="77777777" w:rsidR="00AC577A" w:rsidRPr="000D01E8" w:rsidRDefault="00AC577A" w:rsidP="00D51E12">
            <w:pPr>
              <w:tabs>
                <w:tab w:val="left" w:pos="708"/>
              </w:tabs>
              <w:spacing w:before="20" w:after="20"/>
            </w:pPr>
            <w:r w:rsidRPr="000D01E8">
              <w:t>Weiterbildungen</w:t>
            </w:r>
          </w:p>
        </w:tc>
        <w:tc>
          <w:tcPr>
            <w:tcW w:w="6521" w:type="dxa"/>
            <w:gridSpan w:val="4"/>
            <w:tcBorders>
              <w:top w:val="single" w:sz="4" w:space="0" w:color="FFFFFF" w:themeColor="background1"/>
              <w:bottom w:val="single" w:sz="4" w:space="0" w:color="FFFFFF" w:themeColor="background1"/>
            </w:tcBorders>
            <w:shd w:val="pct5" w:color="000000" w:fill="FFFFFF"/>
          </w:tcPr>
          <w:p w14:paraId="2D2C542C" w14:textId="77777777" w:rsidR="00AC577A" w:rsidRPr="000D01E8" w:rsidRDefault="00AC577A" w:rsidP="00D51E12">
            <w:pPr>
              <w:tabs>
                <w:tab w:val="left" w:pos="708"/>
              </w:tabs>
              <w:spacing w:before="20" w:after="20"/>
            </w:pPr>
          </w:p>
        </w:tc>
      </w:tr>
      <w:tr w:rsidR="00AC577A" w:rsidRPr="000D01E8" w14:paraId="58F0BF73" w14:textId="77777777" w:rsidTr="00D51E12">
        <w:trPr>
          <w:cantSplit/>
          <w:trHeight w:val="340"/>
        </w:trPr>
        <w:tc>
          <w:tcPr>
            <w:tcW w:w="2977" w:type="dxa"/>
          </w:tcPr>
          <w:p w14:paraId="2F19F0C0" w14:textId="77777777" w:rsidR="00AC577A" w:rsidRPr="000D01E8" w:rsidRDefault="00AC577A" w:rsidP="00D51E12">
            <w:pPr>
              <w:tabs>
                <w:tab w:val="left" w:pos="708"/>
              </w:tabs>
              <w:spacing w:before="20" w:after="20"/>
            </w:pPr>
            <w:r w:rsidRPr="000D01E8">
              <w:t>CV mit Angabe der Berufserfahrung als Beilage vorhanden?</w:t>
            </w:r>
          </w:p>
        </w:tc>
        <w:tc>
          <w:tcPr>
            <w:tcW w:w="6521" w:type="dxa"/>
            <w:gridSpan w:val="4"/>
            <w:tcBorders>
              <w:top w:val="single" w:sz="4" w:space="0" w:color="FFFFFF" w:themeColor="background1"/>
              <w:bottom w:val="single" w:sz="4" w:space="0" w:color="FFFFFF" w:themeColor="background1"/>
            </w:tcBorders>
            <w:shd w:val="pct5" w:color="000000" w:fill="FFFFFF"/>
          </w:tcPr>
          <w:p w14:paraId="1135D31D" w14:textId="77777777" w:rsidR="00AC577A" w:rsidRPr="000D01E8" w:rsidRDefault="00AC577A" w:rsidP="00D51E12">
            <w:pPr>
              <w:tabs>
                <w:tab w:val="left" w:pos="708"/>
              </w:tabs>
              <w:spacing w:before="20" w:after="20"/>
            </w:pPr>
            <w:r w:rsidRPr="000D01E8">
              <w:t xml:space="preserve">  </w:t>
            </w:r>
            <w:r w:rsidRPr="007B1A7F">
              <w:fldChar w:fldCharType="begin">
                <w:ffData>
                  <w:name w:val="Kontrollkästchen6"/>
                  <w:enabled/>
                  <w:calcOnExit w:val="0"/>
                  <w:checkBox>
                    <w:sizeAuto/>
                    <w:default w:val="0"/>
                  </w:checkBox>
                </w:ffData>
              </w:fldChar>
            </w:r>
            <w:r w:rsidRPr="000D01E8">
              <w:instrText xml:space="preserve"> FORMCHECKBOX </w:instrText>
            </w:r>
            <w:r>
              <w:fldChar w:fldCharType="separate"/>
            </w:r>
            <w:r w:rsidRPr="007B1A7F">
              <w:fldChar w:fldCharType="end"/>
            </w:r>
            <w:r w:rsidRPr="000D01E8">
              <w:t xml:space="preserve"> Ja, der CV ist beigelegt.</w:t>
            </w:r>
          </w:p>
        </w:tc>
      </w:tr>
      <w:tr w:rsidR="00AC577A" w:rsidRPr="000D01E8" w14:paraId="7EDFFB13" w14:textId="77777777" w:rsidTr="00D51E12">
        <w:trPr>
          <w:cantSplit/>
          <w:trHeight w:val="340"/>
        </w:trPr>
        <w:tc>
          <w:tcPr>
            <w:tcW w:w="9498" w:type="dxa"/>
            <w:gridSpan w:val="5"/>
          </w:tcPr>
          <w:p w14:paraId="26ED764C" w14:textId="77777777" w:rsidR="00AC577A" w:rsidRPr="000D01E8" w:rsidRDefault="00AC577A" w:rsidP="00D51E12">
            <w:pPr>
              <w:tabs>
                <w:tab w:val="left" w:pos="708"/>
              </w:tabs>
              <w:spacing w:before="120" w:after="120"/>
            </w:pPr>
            <w:r w:rsidRPr="000D01E8">
              <w:t xml:space="preserve">Sprachkenntnisse Deutsch </w:t>
            </w:r>
            <w:r w:rsidRPr="000D01E8">
              <w:rPr>
                <w:b/>
                <w:u w:val="single"/>
              </w:rPr>
              <w:t>mündlich und schriftlich</w:t>
            </w:r>
            <w:r w:rsidRPr="000D01E8">
              <w:t>:</w:t>
            </w:r>
          </w:p>
        </w:tc>
      </w:tr>
      <w:tr w:rsidR="00AC577A" w:rsidRPr="000D01E8" w14:paraId="0B08508E" w14:textId="77777777" w:rsidTr="00D51E12">
        <w:trPr>
          <w:cantSplit/>
          <w:trHeight w:val="340"/>
        </w:trPr>
        <w:tc>
          <w:tcPr>
            <w:tcW w:w="9498" w:type="dxa"/>
            <w:gridSpan w:val="5"/>
            <w:tcBorders>
              <w:top w:val="single" w:sz="4" w:space="0" w:color="FFFFFF" w:themeColor="background1"/>
              <w:bottom w:val="single" w:sz="4" w:space="0" w:color="FFFFFF" w:themeColor="background1"/>
            </w:tcBorders>
            <w:shd w:val="pct5" w:color="000000" w:fill="FFFFFF"/>
          </w:tcPr>
          <w:p w14:paraId="71B01451" w14:textId="77777777" w:rsidR="00AC577A" w:rsidRPr="000D01E8" w:rsidRDefault="00AC577A" w:rsidP="00D51E12">
            <w:pPr>
              <w:tabs>
                <w:tab w:val="left" w:pos="708"/>
              </w:tabs>
              <w:spacing w:before="20" w:after="20"/>
            </w:pPr>
            <w:r w:rsidRPr="007B1A7F">
              <w:rPr>
                <w:rFonts w:cs="Arial"/>
                <w:sz w:val="22"/>
                <w:szCs w:val="22"/>
              </w:rPr>
              <w:fldChar w:fldCharType="begin">
                <w:ffData>
                  <w:name w:val="Controllo1"/>
                  <w:enabled/>
                  <w:calcOnExit w:val="0"/>
                  <w:checkBox>
                    <w:sizeAuto/>
                    <w:default w:val="0"/>
                  </w:checkBox>
                </w:ffData>
              </w:fldChar>
            </w:r>
            <w:r w:rsidRPr="000D01E8">
              <w:rPr>
                <w:rFonts w:cs="Arial"/>
                <w:sz w:val="22"/>
                <w:szCs w:val="22"/>
              </w:rPr>
              <w:instrText xml:space="preserve"> FORMCHECKBOX </w:instrText>
            </w:r>
            <w:r>
              <w:rPr>
                <w:rFonts w:cs="Arial"/>
                <w:sz w:val="22"/>
                <w:szCs w:val="22"/>
              </w:rPr>
            </w:r>
            <w:r>
              <w:rPr>
                <w:rFonts w:cs="Arial"/>
                <w:sz w:val="22"/>
                <w:szCs w:val="22"/>
              </w:rPr>
              <w:fldChar w:fldCharType="separate"/>
            </w:r>
            <w:r w:rsidRPr="007B1A7F">
              <w:rPr>
                <w:rFonts w:cs="Arial"/>
                <w:sz w:val="22"/>
                <w:szCs w:val="22"/>
              </w:rPr>
              <w:fldChar w:fldCharType="end"/>
            </w:r>
            <w:r w:rsidRPr="000D01E8">
              <w:rPr>
                <w:rFonts w:cs="Arial"/>
                <w:sz w:val="22"/>
                <w:szCs w:val="22"/>
              </w:rPr>
              <w:tab/>
            </w:r>
            <w:r w:rsidRPr="000D01E8">
              <w:t>Deutsch als Muttersprache</w:t>
            </w:r>
          </w:p>
        </w:tc>
      </w:tr>
      <w:tr w:rsidR="00AC577A" w:rsidRPr="000D01E8" w14:paraId="22A060BB" w14:textId="77777777" w:rsidTr="00D51E12">
        <w:trPr>
          <w:cantSplit/>
          <w:trHeight w:val="340"/>
        </w:trPr>
        <w:tc>
          <w:tcPr>
            <w:tcW w:w="9498" w:type="dxa"/>
            <w:gridSpan w:val="5"/>
            <w:tcBorders>
              <w:top w:val="single" w:sz="4" w:space="0" w:color="FFFFFF" w:themeColor="background1"/>
              <w:bottom w:val="single" w:sz="4" w:space="0" w:color="FFFFFF" w:themeColor="background1"/>
            </w:tcBorders>
            <w:shd w:val="pct5" w:color="000000" w:fill="FFFFFF"/>
          </w:tcPr>
          <w:p w14:paraId="59070511" w14:textId="77777777" w:rsidR="00AC577A" w:rsidRPr="000D01E8" w:rsidRDefault="00AC577A" w:rsidP="00D51E12">
            <w:pPr>
              <w:tabs>
                <w:tab w:val="left" w:pos="708"/>
                <w:tab w:val="left" w:pos="5387"/>
              </w:tabs>
              <w:spacing w:before="20" w:after="20"/>
            </w:pPr>
            <w:r w:rsidRPr="007B1A7F">
              <w:rPr>
                <w:rFonts w:cs="Arial"/>
                <w:sz w:val="22"/>
                <w:szCs w:val="22"/>
              </w:rPr>
              <w:fldChar w:fldCharType="begin">
                <w:ffData>
                  <w:name w:val="Controllo1"/>
                  <w:enabled/>
                  <w:calcOnExit w:val="0"/>
                  <w:checkBox>
                    <w:sizeAuto/>
                    <w:default w:val="0"/>
                  </w:checkBox>
                </w:ffData>
              </w:fldChar>
            </w:r>
            <w:r w:rsidRPr="000D01E8">
              <w:rPr>
                <w:rFonts w:cs="Arial"/>
                <w:sz w:val="22"/>
                <w:szCs w:val="22"/>
              </w:rPr>
              <w:instrText xml:space="preserve"> FORMCHECKBOX </w:instrText>
            </w:r>
            <w:r>
              <w:rPr>
                <w:rFonts w:cs="Arial"/>
                <w:sz w:val="22"/>
                <w:szCs w:val="22"/>
              </w:rPr>
            </w:r>
            <w:r>
              <w:rPr>
                <w:rFonts w:cs="Arial"/>
                <w:sz w:val="22"/>
                <w:szCs w:val="22"/>
              </w:rPr>
              <w:fldChar w:fldCharType="separate"/>
            </w:r>
            <w:r w:rsidRPr="007B1A7F">
              <w:rPr>
                <w:rFonts w:cs="Arial"/>
                <w:sz w:val="22"/>
                <w:szCs w:val="22"/>
              </w:rPr>
              <w:fldChar w:fldCharType="end"/>
            </w:r>
            <w:r w:rsidRPr="000D01E8">
              <w:rPr>
                <w:rFonts w:cs="Arial"/>
                <w:sz w:val="22"/>
                <w:szCs w:val="22"/>
              </w:rPr>
              <w:tab/>
            </w:r>
            <w:r w:rsidRPr="000D01E8">
              <w:t>Andere Muttersprache (Muttersprache angeben):</w:t>
            </w:r>
          </w:p>
          <w:tbl>
            <w:tblPr>
              <w:tblStyle w:val="Tabellenraster"/>
              <w:tblpPr w:leftFromText="141" w:rightFromText="141" w:vertAnchor="text" w:horzAnchor="page" w:tblpX="4563" w:tblpY="74"/>
              <w:tblOverlap w:val="never"/>
              <w:tblW w:w="0" w:type="auto"/>
              <w:tblLayout w:type="fixed"/>
              <w:tblLook w:val="04A0" w:firstRow="1" w:lastRow="0" w:firstColumn="1" w:lastColumn="0" w:noHBand="0" w:noVBand="1"/>
            </w:tblPr>
            <w:tblGrid>
              <w:gridCol w:w="992"/>
            </w:tblGrid>
            <w:tr w:rsidR="00AC577A" w:rsidRPr="000D01E8" w14:paraId="0A75F530" w14:textId="77777777" w:rsidTr="00D51E12">
              <w:trPr>
                <w:trHeight w:val="146"/>
              </w:trPr>
              <w:tc>
                <w:tcPr>
                  <w:tcW w:w="992" w:type="dxa"/>
                </w:tcPr>
                <w:p w14:paraId="7D5A40D4" w14:textId="77777777" w:rsidR="00AC577A" w:rsidRPr="000D01E8" w:rsidRDefault="00AC577A" w:rsidP="00D51E12">
                  <w:pPr>
                    <w:jc w:val="center"/>
                  </w:pPr>
                  <w:r w:rsidRPr="000D01E8">
                    <w:t>C2</w:t>
                  </w:r>
                </w:p>
              </w:tc>
            </w:tr>
            <w:tr w:rsidR="00AC577A" w:rsidRPr="000D01E8" w14:paraId="7C47591C" w14:textId="77777777" w:rsidTr="00D51E12">
              <w:trPr>
                <w:trHeight w:val="146"/>
              </w:trPr>
              <w:tc>
                <w:tcPr>
                  <w:tcW w:w="992" w:type="dxa"/>
                </w:tcPr>
                <w:p w14:paraId="6A4BE2C4" w14:textId="77777777" w:rsidR="00AC577A" w:rsidRPr="000D01E8" w:rsidRDefault="00AC577A" w:rsidP="00D51E12">
                  <w:pPr>
                    <w:jc w:val="center"/>
                    <w:rPr>
                      <w:rFonts w:cs="Arial"/>
                      <w:sz w:val="22"/>
                      <w:szCs w:val="22"/>
                    </w:rPr>
                  </w:pPr>
                  <w:r w:rsidRPr="007B1A7F">
                    <w:rPr>
                      <w:rFonts w:cs="Arial"/>
                      <w:sz w:val="22"/>
                      <w:szCs w:val="22"/>
                    </w:rPr>
                    <w:fldChar w:fldCharType="begin">
                      <w:ffData>
                        <w:name w:val="Controllo1"/>
                        <w:enabled/>
                        <w:calcOnExit w:val="0"/>
                        <w:checkBox>
                          <w:sizeAuto/>
                          <w:default w:val="0"/>
                        </w:checkBox>
                      </w:ffData>
                    </w:fldChar>
                  </w:r>
                  <w:r w:rsidRPr="000D01E8">
                    <w:rPr>
                      <w:rFonts w:cs="Arial"/>
                      <w:sz w:val="22"/>
                      <w:szCs w:val="22"/>
                    </w:rPr>
                    <w:instrText xml:space="preserve"> FORMCHECKBOX </w:instrText>
                  </w:r>
                  <w:r>
                    <w:rPr>
                      <w:rFonts w:cs="Arial"/>
                      <w:sz w:val="22"/>
                      <w:szCs w:val="22"/>
                    </w:rPr>
                  </w:r>
                  <w:r>
                    <w:rPr>
                      <w:rFonts w:cs="Arial"/>
                      <w:sz w:val="22"/>
                      <w:szCs w:val="22"/>
                    </w:rPr>
                    <w:fldChar w:fldCharType="separate"/>
                  </w:r>
                  <w:r w:rsidRPr="007B1A7F">
                    <w:rPr>
                      <w:rFonts w:cs="Arial"/>
                      <w:sz w:val="22"/>
                      <w:szCs w:val="22"/>
                    </w:rPr>
                    <w:fldChar w:fldCharType="end"/>
                  </w:r>
                </w:p>
              </w:tc>
            </w:tr>
          </w:tbl>
          <w:p w14:paraId="58327431" w14:textId="77777777" w:rsidR="00AC577A" w:rsidRPr="000D01E8" w:rsidRDefault="00AC577A" w:rsidP="00D51E12">
            <w:pPr>
              <w:tabs>
                <w:tab w:val="left" w:pos="708"/>
              </w:tabs>
              <w:spacing w:before="20" w:after="20"/>
            </w:pPr>
            <w:r w:rsidRPr="000D01E8">
              <w:tab/>
              <w:t>Sprachkenntnisse Deutsch:</w:t>
            </w:r>
          </w:p>
        </w:tc>
      </w:tr>
      <w:tr w:rsidR="00AC577A" w:rsidRPr="000D01E8" w14:paraId="2C900C53" w14:textId="77777777" w:rsidTr="00D51E12">
        <w:trPr>
          <w:cantSplit/>
          <w:trHeight w:val="340"/>
        </w:trPr>
        <w:tc>
          <w:tcPr>
            <w:tcW w:w="9498" w:type="dxa"/>
            <w:gridSpan w:val="5"/>
            <w:tcBorders>
              <w:top w:val="single" w:sz="4" w:space="0" w:color="FFFFFF" w:themeColor="background1"/>
              <w:bottom w:val="single" w:sz="4" w:space="0" w:color="FFFFFF" w:themeColor="background1"/>
            </w:tcBorders>
            <w:shd w:val="pct5" w:color="000000" w:fill="FFFFFF"/>
          </w:tcPr>
          <w:p w14:paraId="7DABB31B" w14:textId="77777777" w:rsidR="00AC577A" w:rsidRPr="000D01E8" w:rsidRDefault="00AC577A" w:rsidP="00D51E12">
            <w:pPr>
              <w:pStyle w:val="AufzhlungAnlagen"/>
              <w:ind w:left="567" w:firstLine="0"/>
            </w:pPr>
          </w:p>
          <w:p w14:paraId="3F031675" w14:textId="77777777" w:rsidR="00AC577A" w:rsidRPr="000D01E8" w:rsidRDefault="00AC577A" w:rsidP="00D51E12">
            <w:pPr>
              <w:pStyle w:val="AufzhlungAnlagen"/>
              <w:ind w:left="567" w:firstLine="0"/>
            </w:pPr>
            <w:r w:rsidRPr="000D01E8">
              <w:t>Nachweise:</w:t>
            </w:r>
          </w:p>
          <w:p w14:paraId="748165E2" w14:textId="77777777" w:rsidR="00AC577A" w:rsidRPr="000D01E8" w:rsidRDefault="00AC577A" w:rsidP="00D51E12">
            <w:pPr>
              <w:pStyle w:val="AufzhlungAnlagen"/>
              <w:ind w:left="567" w:firstLine="0"/>
            </w:pPr>
          </w:p>
          <w:p w14:paraId="232E9813" w14:textId="77777777" w:rsidR="00AC577A" w:rsidRPr="000D01E8" w:rsidRDefault="00AC577A" w:rsidP="00D51E12">
            <w:pPr>
              <w:tabs>
                <w:tab w:val="left" w:pos="708"/>
              </w:tabs>
              <w:spacing w:before="20" w:after="20"/>
              <w:ind w:left="567"/>
            </w:pPr>
            <w:r w:rsidRPr="007B1A7F">
              <w:rPr>
                <w:rFonts w:cs="Arial"/>
                <w:sz w:val="22"/>
                <w:szCs w:val="22"/>
              </w:rPr>
              <w:fldChar w:fldCharType="begin">
                <w:ffData>
                  <w:name w:val="Controllo1"/>
                  <w:enabled/>
                  <w:calcOnExit w:val="0"/>
                  <w:checkBox>
                    <w:sizeAuto/>
                    <w:default w:val="0"/>
                  </w:checkBox>
                </w:ffData>
              </w:fldChar>
            </w:r>
            <w:r w:rsidRPr="000D01E8">
              <w:rPr>
                <w:rFonts w:cs="Arial"/>
                <w:sz w:val="22"/>
                <w:szCs w:val="22"/>
              </w:rPr>
              <w:instrText xml:space="preserve"> FORMCHECKBOX </w:instrText>
            </w:r>
            <w:r>
              <w:rPr>
                <w:rFonts w:cs="Arial"/>
                <w:sz w:val="22"/>
                <w:szCs w:val="22"/>
              </w:rPr>
            </w:r>
            <w:r>
              <w:rPr>
                <w:rFonts w:cs="Arial"/>
                <w:sz w:val="22"/>
                <w:szCs w:val="22"/>
              </w:rPr>
              <w:fldChar w:fldCharType="separate"/>
            </w:r>
            <w:r w:rsidRPr="007B1A7F">
              <w:rPr>
                <w:rFonts w:cs="Arial"/>
                <w:sz w:val="22"/>
                <w:szCs w:val="22"/>
              </w:rPr>
              <w:fldChar w:fldCharType="end"/>
            </w:r>
            <w:r w:rsidRPr="000D01E8">
              <w:rPr>
                <w:rFonts w:cs="Arial"/>
                <w:sz w:val="22"/>
                <w:szCs w:val="22"/>
              </w:rPr>
              <w:tab/>
            </w:r>
            <w:r w:rsidRPr="000D01E8">
              <w:t>Beilage (Zeugnisse, ….):</w:t>
            </w:r>
          </w:p>
          <w:p w14:paraId="4D8CC5E0" w14:textId="77777777" w:rsidR="00AC577A" w:rsidRPr="000D01E8" w:rsidRDefault="00AC577A" w:rsidP="00D51E12">
            <w:pPr>
              <w:tabs>
                <w:tab w:val="left" w:pos="708"/>
              </w:tabs>
              <w:spacing w:before="20" w:after="20"/>
              <w:ind w:left="567"/>
            </w:pPr>
            <w:r w:rsidRPr="007B1A7F">
              <w:rPr>
                <w:rFonts w:cs="Arial"/>
                <w:sz w:val="22"/>
                <w:szCs w:val="22"/>
              </w:rPr>
              <w:fldChar w:fldCharType="begin">
                <w:ffData>
                  <w:name w:val="Controllo1"/>
                  <w:enabled/>
                  <w:calcOnExit w:val="0"/>
                  <w:checkBox>
                    <w:sizeAuto/>
                    <w:default w:val="0"/>
                  </w:checkBox>
                </w:ffData>
              </w:fldChar>
            </w:r>
            <w:r w:rsidRPr="000D01E8">
              <w:rPr>
                <w:rFonts w:cs="Arial"/>
                <w:sz w:val="22"/>
                <w:szCs w:val="22"/>
              </w:rPr>
              <w:instrText xml:space="preserve"> FORMCHECKBOX </w:instrText>
            </w:r>
            <w:r>
              <w:rPr>
                <w:rFonts w:cs="Arial"/>
                <w:sz w:val="22"/>
                <w:szCs w:val="22"/>
              </w:rPr>
            </w:r>
            <w:r>
              <w:rPr>
                <w:rFonts w:cs="Arial"/>
                <w:sz w:val="22"/>
                <w:szCs w:val="22"/>
              </w:rPr>
              <w:fldChar w:fldCharType="separate"/>
            </w:r>
            <w:r w:rsidRPr="007B1A7F">
              <w:rPr>
                <w:rFonts w:cs="Arial"/>
                <w:sz w:val="22"/>
                <w:szCs w:val="22"/>
              </w:rPr>
              <w:fldChar w:fldCharType="end"/>
            </w:r>
            <w:r w:rsidRPr="000D01E8">
              <w:rPr>
                <w:rFonts w:cs="Arial"/>
                <w:sz w:val="22"/>
                <w:szCs w:val="22"/>
              </w:rPr>
              <w:tab/>
            </w:r>
            <w:r w:rsidRPr="000D01E8">
              <w:t>Referenzen (Text max 1 Seite):</w:t>
            </w:r>
          </w:p>
        </w:tc>
      </w:tr>
    </w:tbl>
    <w:p w14:paraId="2D359FD9" w14:textId="2FD115BD" w:rsidR="00AC577A" w:rsidRDefault="00AC577A" w:rsidP="00AC577A">
      <w:pPr>
        <w:pStyle w:val="Fliesstext"/>
        <w:spacing w:before="0" w:after="0"/>
        <w:rPr>
          <w:b/>
        </w:rPr>
      </w:pPr>
    </w:p>
    <w:p w14:paraId="033BC32A" w14:textId="77777777" w:rsidR="00373D34" w:rsidRPr="000D01E8" w:rsidRDefault="00373D34" w:rsidP="00AC577A">
      <w:pPr>
        <w:pStyle w:val="Fliesstext"/>
        <w:spacing w:before="0" w:after="0"/>
        <w:rPr>
          <w:b/>
        </w:rPr>
      </w:pPr>
    </w:p>
    <w:tbl>
      <w:tblPr>
        <w:tblW w:w="9639" w:type="dxa"/>
        <w:tblLayout w:type="fixed"/>
        <w:tblCellMar>
          <w:left w:w="0" w:type="dxa"/>
          <w:right w:w="0" w:type="dxa"/>
        </w:tblCellMar>
        <w:tblLook w:val="0000" w:firstRow="0" w:lastRow="0" w:firstColumn="0" w:lastColumn="0" w:noHBand="0" w:noVBand="0"/>
      </w:tblPr>
      <w:tblGrid>
        <w:gridCol w:w="2835"/>
        <w:gridCol w:w="141"/>
        <w:gridCol w:w="426"/>
        <w:gridCol w:w="851"/>
        <w:gridCol w:w="944"/>
        <w:gridCol w:w="2221"/>
        <w:gridCol w:w="2221"/>
      </w:tblGrid>
      <w:tr w:rsidR="00AC577A" w:rsidRPr="000D01E8" w14:paraId="0E27E8C2" w14:textId="77777777" w:rsidTr="00D51E12">
        <w:trPr>
          <w:trHeight w:val="340"/>
        </w:trPr>
        <w:tc>
          <w:tcPr>
            <w:tcW w:w="2835" w:type="dxa"/>
          </w:tcPr>
          <w:p w14:paraId="7D421D8C" w14:textId="77777777" w:rsidR="00AC577A" w:rsidRPr="000D01E8" w:rsidRDefault="00AC577A" w:rsidP="00D51E12">
            <w:pPr>
              <w:tabs>
                <w:tab w:val="left" w:pos="3828"/>
                <w:tab w:val="left" w:pos="3969"/>
                <w:tab w:val="left" w:pos="6237"/>
                <w:tab w:val="left" w:pos="7371"/>
              </w:tabs>
              <w:rPr>
                <w:b/>
                <w:bCs/>
              </w:rPr>
            </w:pPr>
            <w:r w:rsidRPr="000D01E8">
              <w:rPr>
                <w:b/>
                <w:bCs/>
              </w:rPr>
              <w:t>Referenzprojekt Nr. 1</w:t>
            </w:r>
          </w:p>
        </w:tc>
        <w:tc>
          <w:tcPr>
            <w:tcW w:w="141" w:type="dxa"/>
            <w:tcBorders>
              <w:right w:val="single" w:sz="4" w:space="0" w:color="FFFFFF" w:themeColor="background1"/>
            </w:tcBorders>
          </w:tcPr>
          <w:p w14:paraId="6C747C44"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4BD03902" w14:textId="77777777" w:rsidR="00AC577A" w:rsidRPr="000D01E8" w:rsidRDefault="00AC577A" w:rsidP="00D51E12">
            <w:pPr>
              <w:pStyle w:val="Standard10"/>
              <w:tabs>
                <w:tab w:val="clear" w:pos="567"/>
                <w:tab w:val="clear" w:pos="1134"/>
                <w:tab w:val="clear" w:pos="4678"/>
                <w:tab w:val="clear" w:pos="9356"/>
              </w:tabs>
              <w:spacing w:before="0" w:after="0"/>
              <w:rPr>
                <w:lang w:val="de-CH"/>
              </w:rPr>
            </w:pPr>
          </w:p>
        </w:tc>
      </w:tr>
      <w:tr w:rsidR="00AC577A" w:rsidRPr="000D01E8" w14:paraId="1969F806" w14:textId="77777777" w:rsidTr="00D51E12">
        <w:trPr>
          <w:trHeight w:val="340"/>
        </w:trPr>
        <w:tc>
          <w:tcPr>
            <w:tcW w:w="2835" w:type="dxa"/>
          </w:tcPr>
          <w:p w14:paraId="2C190496" w14:textId="77777777" w:rsidR="00AC577A" w:rsidRPr="000D01E8" w:rsidRDefault="00AC577A" w:rsidP="00D51E12">
            <w:pPr>
              <w:tabs>
                <w:tab w:val="left" w:pos="3828"/>
                <w:tab w:val="left" w:pos="3969"/>
                <w:tab w:val="left" w:pos="5103"/>
                <w:tab w:val="left" w:pos="6237"/>
                <w:tab w:val="left" w:pos="7371"/>
                <w:tab w:val="left" w:pos="8505"/>
              </w:tabs>
            </w:pPr>
            <w:r w:rsidRPr="000D01E8">
              <w:t>Auftraggeber</w:t>
            </w:r>
          </w:p>
        </w:tc>
        <w:tc>
          <w:tcPr>
            <w:tcW w:w="141" w:type="dxa"/>
            <w:tcBorders>
              <w:right w:val="single" w:sz="4" w:space="0" w:color="FFFFFF" w:themeColor="background1"/>
            </w:tcBorders>
          </w:tcPr>
          <w:p w14:paraId="56D1CB7A"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4977F11E" w14:textId="77777777" w:rsidR="00AC577A" w:rsidRPr="000D01E8" w:rsidRDefault="00AC577A" w:rsidP="00D51E12"/>
        </w:tc>
      </w:tr>
      <w:tr w:rsidR="00AC577A" w:rsidRPr="000D01E8" w14:paraId="1AA52F09" w14:textId="77777777" w:rsidTr="00D51E12">
        <w:trPr>
          <w:trHeight w:val="340"/>
        </w:trPr>
        <w:tc>
          <w:tcPr>
            <w:tcW w:w="2835" w:type="dxa"/>
          </w:tcPr>
          <w:p w14:paraId="115CB5C8" w14:textId="77777777" w:rsidR="00AC577A" w:rsidRPr="000D01E8" w:rsidRDefault="00AC577A" w:rsidP="00D51E12">
            <w:pPr>
              <w:tabs>
                <w:tab w:val="left" w:pos="2552"/>
                <w:tab w:val="left" w:pos="2694"/>
                <w:tab w:val="left" w:pos="3402"/>
              </w:tabs>
            </w:pPr>
            <w:r w:rsidRPr="000D01E8">
              <w:t>Beschreibung des Projektes</w:t>
            </w:r>
          </w:p>
        </w:tc>
        <w:tc>
          <w:tcPr>
            <w:tcW w:w="141" w:type="dxa"/>
            <w:tcBorders>
              <w:right w:val="single" w:sz="4" w:space="0" w:color="FFFFFF" w:themeColor="background1"/>
            </w:tcBorders>
          </w:tcPr>
          <w:p w14:paraId="2CB66497"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6C3DD1C4" w14:textId="77777777" w:rsidR="00AC577A" w:rsidRPr="000D01E8" w:rsidRDefault="00AC577A" w:rsidP="00D51E12">
            <w:pPr>
              <w:rPr>
                <w:color w:val="0070C0"/>
                <w:highlight w:val="yellow"/>
              </w:rPr>
            </w:pPr>
          </w:p>
        </w:tc>
      </w:tr>
      <w:tr w:rsidR="00AC577A" w:rsidRPr="000D01E8" w14:paraId="41080F3C" w14:textId="77777777" w:rsidTr="00D51E12">
        <w:trPr>
          <w:trHeight w:val="340"/>
        </w:trPr>
        <w:tc>
          <w:tcPr>
            <w:tcW w:w="2835" w:type="dxa"/>
          </w:tcPr>
          <w:p w14:paraId="4E0A3639" w14:textId="5B2C60C7" w:rsidR="00AC577A" w:rsidRPr="000D01E8" w:rsidRDefault="00B972F2" w:rsidP="00D51E12">
            <w:pPr>
              <w:tabs>
                <w:tab w:val="left" w:pos="2552"/>
                <w:tab w:val="left" w:pos="2694"/>
                <w:tab w:val="left" w:pos="3402"/>
              </w:tabs>
            </w:pPr>
            <w:r>
              <w:t>Funktion</w:t>
            </w:r>
          </w:p>
        </w:tc>
        <w:tc>
          <w:tcPr>
            <w:tcW w:w="141" w:type="dxa"/>
            <w:tcBorders>
              <w:right w:val="single" w:sz="4" w:space="0" w:color="FFFFFF" w:themeColor="background1"/>
            </w:tcBorders>
          </w:tcPr>
          <w:p w14:paraId="78CF0D42"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A3C940A" w14:textId="77777777" w:rsidR="00AC577A" w:rsidRPr="000D01E8" w:rsidRDefault="00AC577A" w:rsidP="00D51E12">
            <w:pPr>
              <w:rPr>
                <w:color w:val="0070C0"/>
                <w:highlight w:val="yellow"/>
              </w:rPr>
            </w:pPr>
          </w:p>
        </w:tc>
      </w:tr>
      <w:tr w:rsidR="00AC577A" w:rsidRPr="000D01E8" w14:paraId="5413153E" w14:textId="77777777" w:rsidTr="00D51E12">
        <w:trPr>
          <w:trHeight w:val="340"/>
        </w:trPr>
        <w:tc>
          <w:tcPr>
            <w:tcW w:w="2835" w:type="dxa"/>
          </w:tcPr>
          <w:p w14:paraId="6D3D5533" w14:textId="77777777" w:rsidR="00AC577A" w:rsidRPr="000D01E8" w:rsidRDefault="00AC577A" w:rsidP="00D51E12">
            <w:pPr>
              <w:tabs>
                <w:tab w:val="left" w:pos="2552"/>
                <w:tab w:val="left" w:pos="2694"/>
                <w:tab w:val="left" w:pos="3402"/>
              </w:tabs>
            </w:pPr>
            <w:r w:rsidRPr="000D01E8">
              <w:t>Ungefähre Kosten (Gesamt-) Projekt [CHF]</w:t>
            </w:r>
          </w:p>
        </w:tc>
        <w:tc>
          <w:tcPr>
            <w:tcW w:w="141" w:type="dxa"/>
            <w:tcBorders>
              <w:right w:val="single" w:sz="4" w:space="0" w:color="FFFFFF" w:themeColor="background1"/>
            </w:tcBorders>
          </w:tcPr>
          <w:p w14:paraId="64FA6EA6"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7673D082" w14:textId="77777777" w:rsidR="00AC577A" w:rsidRPr="000D01E8" w:rsidRDefault="00AC577A" w:rsidP="00D51E12">
            <w:r w:rsidRPr="000D01E8">
              <w:rPr>
                <w:color w:val="0070C0"/>
                <w:highlight w:val="yellow"/>
              </w:rPr>
              <w:t>[    ]</w:t>
            </w:r>
          </w:p>
        </w:tc>
      </w:tr>
      <w:tr w:rsidR="00AC577A" w:rsidRPr="000D01E8" w14:paraId="4D267AFD" w14:textId="77777777" w:rsidTr="00D51E12">
        <w:trPr>
          <w:trHeight w:val="340"/>
        </w:trPr>
        <w:tc>
          <w:tcPr>
            <w:tcW w:w="2835" w:type="dxa"/>
          </w:tcPr>
          <w:p w14:paraId="7B22DBD6" w14:textId="77777777" w:rsidR="00AC577A" w:rsidRPr="000D01E8" w:rsidRDefault="00AC577A" w:rsidP="00D51E12">
            <w:pPr>
              <w:tabs>
                <w:tab w:val="left" w:pos="2552"/>
                <w:tab w:val="left" w:pos="2694"/>
                <w:tab w:val="left" w:pos="3402"/>
              </w:tabs>
            </w:pPr>
            <w:r w:rsidRPr="000D01E8">
              <w:t>Ungefähre Summe Planerauftrag im Projekt [CHF]</w:t>
            </w:r>
          </w:p>
        </w:tc>
        <w:tc>
          <w:tcPr>
            <w:tcW w:w="141" w:type="dxa"/>
            <w:tcBorders>
              <w:right w:val="single" w:sz="4" w:space="0" w:color="FFFFFF" w:themeColor="background1"/>
            </w:tcBorders>
          </w:tcPr>
          <w:p w14:paraId="0358ABAA"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7BBE433D" w14:textId="77777777" w:rsidR="00AC577A" w:rsidRPr="000D01E8" w:rsidRDefault="00AC577A" w:rsidP="00D51E12">
            <w:r w:rsidRPr="000D01E8">
              <w:rPr>
                <w:color w:val="0070C0"/>
                <w:highlight w:val="yellow"/>
              </w:rPr>
              <w:t>[    ]</w:t>
            </w:r>
            <w:r w:rsidRPr="000D01E8">
              <w:rPr>
                <w:color w:val="0070C0"/>
              </w:rPr>
              <w:t xml:space="preserve"> </w:t>
            </w:r>
          </w:p>
        </w:tc>
      </w:tr>
      <w:tr w:rsidR="00AC577A" w:rsidRPr="000D01E8" w14:paraId="5586695E" w14:textId="77777777" w:rsidTr="00D51E12">
        <w:trPr>
          <w:trHeight w:val="340"/>
        </w:trPr>
        <w:tc>
          <w:tcPr>
            <w:tcW w:w="2835" w:type="dxa"/>
            <w:vMerge w:val="restart"/>
          </w:tcPr>
          <w:p w14:paraId="58491141" w14:textId="77777777" w:rsidR="00AC577A" w:rsidRPr="000D01E8" w:rsidRDefault="00AC577A" w:rsidP="00D51E12">
            <w:pPr>
              <w:tabs>
                <w:tab w:val="left" w:pos="2552"/>
                <w:tab w:val="left" w:pos="2694"/>
                <w:tab w:val="left" w:pos="3402"/>
              </w:tabs>
            </w:pPr>
            <w:r w:rsidRPr="000D01E8">
              <w:t>Bearbeitete SIA-Phasen, Ausführungszeitraum, Stichworte der Tätigkeiten und Zeitraum der Phase</w:t>
            </w:r>
          </w:p>
        </w:tc>
        <w:tc>
          <w:tcPr>
            <w:tcW w:w="141" w:type="dxa"/>
            <w:tcBorders>
              <w:right w:val="single" w:sz="4" w:space="0" w:color="FFFFFF" w:themeColor="background1"/>
            </w:tcBorders>
          </w:tcPr>
          <w:p w14:paraId="0627C02F" w14:textId="77777777" w:rsidR="00AC577A" w:rsidRPr="000D01E8" w:rsidRDefault="00AC577A" w:rsidP="00D51E12">
            <w:pPr>
              <w:tabs>
                <w:tab w:val="left" w:pos="2552"/>
                <w:tab w:val="left" w:pos="2694"/>
                <w:tab w:val="left" w:pos="3402"/>
              </w:tabs>
              <w:ind w:left="-70"/>
            </w:pPr>
          </w:p>
        </w:tc>
        <w:tc>
          <w:tcPr>
            <w:tcW w:w="426" w:type="dxa"/>
            <w:tcBorders>
              <w:top w:val="single" w:sz="4" w:space="0" w:color="FFFFFF" w:themeColor="background1"/>
              <w:left w:val="single" w:sz="4" w:space="0" w:color="FFFFFF" w:themeColor="background1"/>
              <w:right w:val="single" w:sz="4" w:space="0" w:color="FFFFFF" w:themeColor="background1"/>
            </w:tcBorders>
            <w:shd w:val="pct5" w:color="000000" w:fill="FFFFFF"/>
          </w:tcPr>
          <w:p w14:paraId="3E048F2F" w14:textId="77777777" w:rsidR="00AC577A" w:rsidRPr="000D01E8" w:rsidRDefault="00AC577A" w:rsidP="00D51E12">
            <w:pPr>
              <w:rPr>
                <w:color w:val="0070C0"/>
              </w:rPr>
            </w:pPr>
            <w:r w:rsidRPr="000D01E8">
              <w:rPr>
                <w:color w:val="0070C0"/>
              </w:rPr>
              <w:t>32:</w:t>
            </w:r>
          </w:p>
        </w:tc>
        <w:tc>
          <w:tcPr>
            <w:tcW w:w="851" w:type="dxa"/>
            <w:tcBorders>
              <w:top w:val="single" w:sz="4" w:space="0" w:color="FFFFFF" w:themeColor="background1"/>
              <w:left w:val="single" w:sz="4" w:space="0" w:color="FFFFFF" w:themeColor="background1"/>
              <w:right w:val="single" w:sz="4" w:space="0" w:color="FFFFFF" w:themeColor="background1"/>
            </w:tcBorders>
            <w:shd w:val="pct5" w:color="000000" w:fill="FFFFFF"/>
          </w:tcPr>
          <w:p w14:paraId="4FF5DC2F" w14:textId="77777777" w:rsidR="00AC577A" w:rsidRPr="000D01E8" w:rsidRDefault="00AC577A" w:rsidP="00D51E12">
            <w:pPr>
              <w:rPr>
                <w:color w:val="0070C0"/>
                <w:highlight w:val="yellow"/>
              </w:rPr>
            </w:pPr>
            <w:r w:rsidRPr="000D01E8">
              <w:rPr>
                <w:color w:val="0070C0"/>
                <w:highlight w:val="yellow"/>
              </w:rPr>
              <w:t>[Jahr(e)]</w:t>
            </w:r>
          </w:p>
        </w:tc>
        <w:tc>
          <w:tcPr>
            <w:tcW w:w="5386" w:type="dxa"/>
            <w:gridSpan w:val="3"/>
            <w:tcBorders>
              <w:top w:val="single" w:sz="4" w:space="0" w:color="FFFFFF" w:themeColor="background1"/>
              <w:left w:val="single" w:sz="4" w:space="0" w:color="FFFFFF" w:themeColor="background1"/>
              <w:right w:val="single" w:sz="4" w:space="0" w:color="FFFFFF" w:themeColor="background1"/>
            </w:tcBorders>
            <w:shd w:val="pct5" w:color="000000" w:fill="FFFFFF"/>
          </w:tcPr>
          <w:p w14:paraId="260CD64F" w14:textId="77777777" w:rsidR="00AC577A" w:rsidRPr="000D01E8" w:rsidRDefault="00AC577A" w:rsidP="00D51E12">
            <w:pPr>
              <w:rPr>
                <w:color w:val="0070C0"/>
                <w:highlight w:val="yellow"/>
              </w:rPr>
            </w:pPr>
            <w:r w:rsidRPr="000D01E8">
              <w:rPr>
                <w:color w:val="0070C0"/>
                <w:highlight w:val="yellow"/>
              </w:rPr>
              <w:t>[Tätigkeiten]</w:t>
            </w:r>
          </w:p>
        </w:tc>
      </w:tr>
      <w:tr w:rsidR="00AC577A" w:rsidRPr="000D01E8" w14:paraId="78DE2910" w14:textId="77777777" w:rsidTr="00D51E12">
        <w:trPr>
          <w:trHeight w:val="340"/>
        </w:trPr>
        <w:tc>
          <w:tcPr>
            <w:tcW w:w="2835" w:type="dxa"/>
            <w:vMerge/>
          </w:tcPr>
          <w:p w14:paraId="20851EBB"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2DF8AEC5"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3855964E" w14:textId="77777777" w:rsidR="00AC577A" w:rsidRPr="000D01E8" w:rsidRDefault="00AC577A" w:rsidP="00D51E12">
            <w:r w:rsidRPr="000D01E8">
              <w:rPr>
                <w:color w:val="0070C0"/>
              </w:rPr>
              <w:t>33:</w:t>
            </w:r>
          </w:p>
        </w:tc>
        <w:tc>
          <w:tcPr>
            <w:tcW w:w="851" w:type="dxa"/>
            <w:tcBorders>
              <w:left w:val="single" w:sz="4" w:space="0" w:color="FFFFFF" w:themeColor="background1"/>
              <w:right w:val="single" w:sz="4" w:space="0" w:color="FFFFFF" w:themeColor="background1"/>
            </w:tcBorders>
            <w:shd w:val="pct5" w:color="000000" w:fill="FFFFFF"/>
          </w:tcPr>
          <w:p w14:paraId="467406E7"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6C399A37" w14:textId="77777777" w:rsidR="00AC577A" w:rsidRPr="000D01E8" w:rsidRDefault="00AC577A" w:rsidP="00D51E12">
            <w:r w:rsidRPr="000D01E8">
              <w:rPr>
                <w:color w:val="0070C0"/>
                <w:highlight w:val="yellow"/>
              </w:rPr>
              <w:t>[Tätigkeiten]</w:t>
            </w:r>
          </w:p>
        </w:tc>
      </w:tr>
      <w:tr w:rsidR="00AC577A" w:rsidRPr="000D01E8" w14:paraId="5A568579" w14:textId="77777777" w:rsidTr="00D51E12">
        <w:trPr>
          <w:trHeight w:val="340"/>
        </w:trPr>
        <w:tc>
          <w:tcPr>
            <w:tcW w:w="2835" w:type="dxa"/>
            <w:vMerge/>
          </w:tcPr>
          <w:p w14:paraId="7DDA3907"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37CAC93D"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79970133" w14:textId="77777777" w:rsidR="00AC577A" w:rsidRPr="000D01E8" w:rsidRDefault="00AC577A" w:rsidP="00D51E12">
            <w:r w:rsidRPr="000D01E8">
              <w:rPr>
                <w:color w:val="0070C0"/>
              </w:rPr>
              <w:t>41:</w:t>
            </w:r>
          </w:p>
        </w:tc>
        <w:tc>
          <w:tcPr>
            <w:tcW w:w="851" w:type="dxa"/>
            <w:tcBorders>
              <w:left w:val="single" w:sz="4" w:space="0" w:color="FFFFFF" w:themeColor="background1"/>
              <w:right w:val="single" w:sz="4" w:space="0" w:color="FFFFFF" w:themeColor="background1"/>
            </w:tcBorders>
            <w:shd w:val="pct5" w:color="000000" w:fill="FFFFFF"/>
          </w:tcPr>
          <w:p w14:paraId="3115EBC7"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3102FAA6" w14:textId="77777777" w:rsidR="00AC577A" w:rsidRPr="000D01E8" w:rsidRDefault="00AC577A" w:rsidP="00D51E12">
            <w:r w:rsidRPr="000D01E8">
              <w:rPr>
                <w:color w:val="0070C0"/>
                <w:highlight w:val="yellow"/>
              </w:rPr>
              <w:t>[Tätigkeiten]</w:t>
            </w:r>
          </w:p>
        </w:tc>
      </w:tr>
      <w:tr w:rsidR="00AC577A" w:rsidRPr="000D01E8" w14:paraId="5126FA30" w14:textId="77777777" w:rsidTr="00D51E12">
        <w:trPr>
          <w:trHeight w:val="340"/>
        </w:trPr>
        <w:tc>
          <w:tcPr>
            <w:tcW w:w="2835" w:type="dxa"/>
            <w:vMerge/>
          </w:tcPr>
          <w:p w14:paraId="444B64A0"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1B6016A8"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5051FE47" w14:textId="77777777" w:rsidR="00AC577A" w:rsidRPr="000D01E8" w:rsidRDefault="00AC577A" w:rsidP="00D51E12">
            <w:r w:rsidRPr="000D01E8">
              <w:rPr>
                <w:color w:val="0070C0"/>
              </w:rPr>
              <w:t>51:</w:t>
            </w:r>
          </w:p>
        </w:tc>
        <w:tc>
          <w:tcPr>
            <w:tcW w:w="851" w:type="dxa"/>
            <w:tcBorders>
              <w:left w:val="single" w:sz="4" w:space="0" w:color="FFFFFF" w:themeColor="background1"/>
              <w:right w:val="single" w:sz="4" w:space="0" w:color="FFFFFF" w:themeColor="background1"/>
            </w:tcBorders>
            <w:shd w:val="pct5" w:color="000000" w:fill="FFFFFF"/>
          </w:tcPr>
          <w:p w14:paraId="7494BC10"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08FF9C97" w14:textId="77777777" w:rsidR="00AC577A" w:rsidRPr="000D01E8" w:rsidRDefault="00AC577A" w:rsidP="00D51E12">
            <w:r w:rsidRPr="000D01E8">
              <w:rPr>
                <w:color w:val="0070C0"/>
                <w:highlight w:val="yellow"/>
              </w:rPr>
              <w:t>[Tätigkeiten]</w:t>
            </w:r>
          </w:p>
        </w:tc>
      </w:tr>
      <w:tr w:rsidR="00AC577A" w:rsidRPr="000D01E8" w14:paraId="20F767AA" w14:textId="77777777" w:rsidTr="00D51E12">
        <w:trPr>
          <w:trHeight w:val="340"/>
        </w:trPr>
        <w:tc>
          <w:tcPr>
            <w:tcW w:w="2835" w:type="dxa"/>
            <w:vMerge/>
          </w:tcPr>
          <w:p w14:paraId="5F58D927"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6E8FA593"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17CFF4A3" w14:textId="77777777" w:rsidR="00AC577A" w:rsidRPr="000D01E8" w:rsidRDefault="00AC577A" w:rsidP="00D51E12">
            <w:r w:rsidRPr="000D01E8">
              <w:rPr>
                <w:color w:val="0070C0"/>
              </w:rPr>
              <w:t>52:</w:t>
            </w:r>
          </w:p>
        </w:tc>
        <w:tc>
          <w:tcPr>
            <w:tcW w:w="851" w:type="dxa"/>
            <w:tcBorders>
              <w:left w:val="single" w:sz="4" w:space="0" w:color="FFFFFF" w:themeColor="background1"/>
              <w:right w:val="single" w:sz="4" w:space="0" w:color="FFFFFF" w:themeColor="background1"/>
            </w:tcBorders>
            <w:shd w:val="pct5" w:color="000000" w:fill="FFFFFF"/>
          </w:tcPr>
          <w:p w14:paraId="1FE8CAFD"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40C0011C" w14:textId="77777777" w:rsidR="00AC577A" w:rsidRPr="000D01E8" w:rsidRDefault="00AC577A" w:rsidP="00D51E12">
            <w:r w:rsidRPr="000D01E8">
              <w:rPr>
                <w:color w:val="0070C0"/>
                <w:highlight w:val="yellow"/>
              </w:rPr>
              <w:t>[Tätigkeiten]</w:t>
            </w:r>
          </w:p>
        </w:tc>
      </w:tr>
      <w:tr w:rsidR="00AC577A" w:rsidRPr="000D01E8" w14:paraId="346836C2" w14:textId="77777777" w:rsidTr="00D51E12">
        <w:trPr>
          <w:trHeight w:val="340"/>
        </w:trPr>
        <w:tc>
          <w:tcPr>
            <w:tcW w:w="2835" w:type="dxa"/>
            <w:vMerge/>
          </w:tcPr>
          <w:p w14:paraId="4E50AC17"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07E6C533"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3B27FD02" w14:textId="77777777" w:rsidR="00AC577A" w:rsidRPr="000D01E8" w:rsidRDefault="00AC577A" w:rsidP="00D51E12">
            <w:r w:rsidRPr="000D01E8">
              <w:rPr>
                <w:color w:val="0070C0"/>
              </w:rPr>
              <w:t>53:</w:t>
            </w:r>
          </w:p>
        </w:tc>
        <w:tc>
          <w:tcPr>
            <w:tcW w:w="851" w:type="dxa"/>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08221A82"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1F5FAC78" w14:textId="77777777" w:rsidR="00AC577A" w:rsidRPr="000D01E8" w:rsidRDefault="00AC577A" w:rsidP="00D51E12">
            <w:r w:rsidRPr="000D01E8">
              <w:rPr>
                <w:color w:val="0070C0"/>
                <w:highlight w:val="yellow"/>
              </w:rPr>
              <w:t>[Tätigkeiten]</w:t>
            </w:r>
          </w:p>
        </w:tc>
      </w:tr>
      <w:tr w:rsidR="00AC577A" w:rsidRPr="000D01E8" w14:paraId="77F6F3F4" w14:textId="77777777" w:rsidTr="00D51E12">
        <w:trPr>
          <w:trHeight w:val="340"/>
        </w:trPr>
        <w:tc>
          <w:tcPr>
            <w:tcW w:w="2835" w:type="dxa"/>
          </w:tcPr>
          <w:p w14:paraId="1D098F0A" w14:textId="77777777" w:rsidR="00AC577A" w:rsidRPr="000D01E8" w:rsidRDefault="00AC577A" w:rsidP="00D51E12">
            <w:pPr>
              <w:tabs>
                <w:tab w:val="left" w:pos="2552"/>
                <w:tab w:val="left" w:pos="2694"/>
                <w:tab w:val="left" w:pos="3402"/>
              </w:tabs>
            </w:pPr>
            <w:r w:rsidRPr="000D01E8">
              <w:rPr>
                <w:szCs w:val="20"/>
              </w:rPr>
              <w:lastRenderedPageBreak/>
              <w:t>Warum ist die Referenz relevant?</w:t>
            </w:r>
          </w:p>
        </w:tc>
        <w:tc>
          <w:tcPr>
            <w:tcW w:w="141" w:type="dxa"/>
            <w:tcBorders>
              <w:right w:val="single" w:sz="4" w:space="0" w:color="FFFFFF" w:themeColor="background1"/>
            </w:tcBorders>
          </w:tcPr>
          <w:p w14:paraId="12C12EF4"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18330296" w14:textId="77777777" w:rsidR="00AC577A" w:rsidRPr="000D01E8" w:rsidRDefault="00AC577A" w:rsidP="00D51E12"/>
        </w:tc>
      </w:tr>
      <w:tr w:rsidR="00AC577A" w:rsidRPr="000D01E8" w14:paraId="244FE6FD" w14:textId="77777777" w:rsidTr="00D51E12">
        <w:trPr>
          <w:trHeight w:val="340"/>
        </w:trPr>
        <w:tc>
          <w:tcPr>
            <w:tcW w:w="2835" w:type="dxa"/>
          </w:tcPr>
          <w:p w14:paraId="57F9D213" w14:textId="77777777" w:rsidR="00AC577A" w:rsidRPr="000D01E8" w:rsidRDefault="00AC577A" w:rsidP="00D51E12">
            <w:pPr>
              <w:tabs>
                <w:tab w:val="left" w:pos="2552"/>
                <w:tab w:val="left" w:pos="2694"/>
                <w:tab w:val="left" w:pos="3402"/>
              </w:tabs>
              <w:rPr>
                <w:szCs w:val="20"/>
              </w:rPr>
            </w:pPr>
            <w:r w:rsidRPr="000D01E8">
              <w:rPr>
                <w:szCs w:val="20"/>
              </w:rPr>
              <w:t>Was war aus Sicht des Anbieters die besondere Herausforderung in diesem Projekt?</w:t>
            </w:r>
          </w:p>
        </w:tc>
        <w:tc>
          <w:tcPr>
            <w:tcW w:w="141" w:type="dxa"/>
            <w:tcBorders>
              <w:right w:val="single" w:sz="4" w:space="0" w:color="FFFFFF" w:themeColor="background1"/>
            </w:tcBorders>
          </w:tcPr>
          <w:p w14:paraId="25FCF540"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745963A0" w14:textId="77777777" w:rsidR="00AC577A" w:rsidRPr="000D01E8" w:rsidRDefault="00AC577A" w:rsidP="00D51E12"/>
        </w:tc>
      </w:tr>
      <w:tr w:rsidR="00AC577A" w:rsidRPr="000D01E8" w14:paraId="6B9646C7" w14:textId="77777777" w:rsidTr="00D51E12">
        <w:trPr>
          <w:trHeight w:val="340"/>
        </w:trPr>
        <w:tc>
          <w:tcPr>
            <w:tcW w:w="2835" w:type="dxa"/>
          </w:tcPr>
          <w:p w14:paraId="285D471C" w14:textId="77777777" w:rsidR="00AC577A" w:rsidRPr="000D01E8" w:rsidRDefault="00AC577A" w:rsidP="00D51E12">
            <w:pPr>
              <w:tabs>
                <w:tab w:val="left" w:pos="2552"/>
                <w:tab w:val="left" w:pos="2694"/>
                <w:tab w:val="left" w:pos="3402"/>
              </w:tabs>
            </w:pPr>
            <w:r w:rsidRPr="000D01E8">
              <w:t>Name Referenz-Person (Auftraggeber)</w:t>
            </w:r>
          </w:p>
        </w:tc>
        <w:tc>
          <w:tcPr>
            <w:tcW w:w="141" w:type="dxa"/>
            <w:tcBorders>
              <w:right w:val="single" w:sz="4" w:space="0" w:color="FFFFFF" w:themeColor="background1"/>
            </w:tcBorders>
          </w:tcPr>
          <w:p w14:paraId="1D7DD6CA" w14:textId="77777777" w:rsidR="00AC577A" w:rsidRPr="000D01E8" w:rsidRDefault="00AC577A" w:rsidP="00D51E12">
            <w:pPr>
              <w:tabs>
                <w:tab w:val="left" w:pos="2552"/>
                <w:tab w:val="left" w:pos="2694"/>
                <w:tab w:val="left" w:pos="3402"/>
              </w:tabs>
              <w:ind w:left="-70"/>
            </w:pPr>
          </w:p>
        </w:tc>
        <w:tc>
          <w:tcPr>
            <w:tcW w:w="2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7FA5C025" w14:textId="77777777" w:rsidR="00AC577A" w:rsidRPr="000D01E8" w:rsidRDefault="00AC577A" w:rsidP="00D51E12">
            <w:r w:rsidRPr="000D01E8">
              <w:rPr>
                <w:highlight w:val="yellow"/>
              </w:rPr>
              <w:t>[Name, Vorname]</w:t>
            </w:r>
          </w:p>
        </w:tc>
        <w:tc>
          <w:tcPr>
            <w:tcW w:w="22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14C9578F" w14:textId="77777777" w:rsidR="00AC577A" w:rsidRPr="000D01E8" w:rsidRDefault="00AC577A" w:rsidP="00D51E12">
            <w:r w:rsidRPr="000D01E8">
              <w:rPr>
                <w:highlight w:val="yellow"/>
              </w:rPr>
              <w:t>[E-Mail]</w:t>
            </w:r>
          </w:p>
        </w:tc>
        <w:tc>
          <w:tcPr>
            <w:tcW w:w="22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0B30D634" w14:textId="77777777" w:rsidR="00AC577A" w:rsidRPr="000D01E8" w:rsidRDefault="00AC577A" w:rsidP="00D51E12">
            <w:r w:rsidRPr="000D01E8">
              <w:rPr>
                <w:highlight w:val="yellow"/>
              </w:rPr>
              <w:t>[Tel direkt]</w:t>
            </w:r>
          </w:p>
        </w:tc>
      </w:tr>
    </w:tbl>
    <w:p w14:paraId="7F2641D7" w14:textId="26BAE206" w:rsidR="00AC577A" w:rsidRDefault="00AC577A" w:rsidP="00AC577A">
      <w:pPr>
        <w:pStyle w:val="Fliesstext"/>
        <w:spacing w:before="0" w:after="0"/>
        <w:rPr>
          <w:b/>
        </w:rPr>
      </w:pPr>
    </w:p>
    <w:p w14:paraId="6A7DC9C2" w14:textId="77777777" w:rsidR="00373D34" w:rsidRPr="000D01E8" w:rsidRDefault="00373D34" w:rsidP="00AC577A">
      <w:pPr>
        <w:pStyle w:val="Fliesstext"/>
        <w:spacing w:before="0" w:after="0"/>
        <w:rPr>
          <w:b/>
        </w:rPr>
      </w:pPr>
    </w:p>
    <w:tbl>
      <w:tblPr>
        <w:tblW w:w="9639" w:type="dxa"/>
        <w:tblLayout w:type="fixed"/>
        <w:tblCellMar>
          <w:left w:w="0" w:type="dxa"/>
          <w:right w:w="0" w:type="dxa"/>
        </w:tblCellMar>
        <w:tblLook w:val="0000" w:firstRow="0" w:lastRow="0" w:firstColumn="0" w:lastColumn="0" w:noHBand="0" w:noVBand="0"/>
      </w:tblPr>
      <w:tblGrid>
        <w:gridCol w:w="2835"/>
        <w:gridCol w:w="141"/>
        <w:gridCol w:w="426"/>
        <w:gridCol w:w="851"/>
        <w:gridCol w:w="944"/>
        <w:gridCol w:w="2221"/>
        <w:gridCol w:w="2221"/>
      </w:tblGrid>
      <w:tr w:rsidR="00AC577A" w:rsidRPr="000D01E8" w14:paraId="72C6CDFC" w14:textId="77777777" w:rsidTr="00D51E12">
        <w:trPr>
          <w:trHeight w:val="340"/>
        </w:trPr>
        <w:tc>
          <w:tcPr>
            <w:tcW w:w="2835" w:type="dxa"/>
          </w:tcPr>
          <w:p w14:paraId="79B8D78D" w14:textId="77777777" w:rsidR="00AC577A" w:rsidRPr="000D01E8" w:rsidRDefault="00AC577A" w:rsidP="00D51E12">
            <w:pPr>
              <w:tabs>
                <w:tab w:val="left" w:pos="3828"/>
                <w:tab w:val="left" w:pos="3969"/>
                <w:tab w:val="left" w:pos="6237"/>
                <w:tab w:val="left" w:pos="7371"/>
              </w:tabs>
              <w:rPr>
                <w:b/>
                <w:bCs/>
              </w:rPr>
            </w:pPr>
            <w:r w:rsidRPr="000D01E8">
              <w:rPr>
                <w:b/>
                <w:bCs/>
              </w:rPr>
              <w:t>Referenzprojekt Nr. 2</w:t>
            </w:r>
          </w:p>
        </w:tc>
        <w:tc>
          <w:tcPr>
            <w:tcW w:w="141" w:type="dxa"/>
            <w:tcBorders>
              <w:right w:val="single" w:sz="4" w:space="0" w:color="FFFFFF" w:themeColor="background1"/>
            </w:tcBorders>
          </w:tcPr>
          <w:p w14:paraId="43324591"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7AA3A390" w14:textId="77777777" w:rsidR="00AC577A" w:rsidRPr="000D01E8" w:rsidRDefault="00AC577A" w:rsidP="00D51E12">
            <w:pPr>
              <w:pStyle w:val="Standard10"/>
              <w:tabs>
                <w:tab w:val="clear" w:pos="567"/>
                <w:tab w:val="clear" w:pos="1134"/>
                <w:tab w:val="clear" w:pos="4678"/>
                <w:tab w:val="clear" w:pos="9356"/>
              </w:tabs>
              <w:spacing w:before="0" w:after="0"/>
              <w:rPr>
                <w:lang w:val="de-CH"/>
              </w:rPr>
            </w:pPr>
          </w:p>
        </w:tc>
      </w:tr>
      <w:tr w:rsidR="00AC577A" w:rsidRPr="000D01E8" w14:paraId="2C04BE88" w14:textId="77777777" w:rsidTr="00D51E12">
        <w:trPr>
          <w:trHeight w:val="340"/>
        </w:trPr>
        <w:tc>
          <w:tcPr>
            <w:tcW w:w="2835" w:type="dxa"/>
          </w:tcPr>
          <w:p w14:paraId="4FD9345B" w14:textId="77777777" w:rsidR="00AC577A" w:rsidRPr="000D01E8" w:rsidRDefault="00AC577A" w:rsidP="00D51E12">
            <w:pPr>
              <w:tabs>
                <w:tab w:val="left" w:pos="3828"/>
                <w:tab w:val="left" w:pos="3969"/>
                <w:tab w:val="left" w:pos="5103"/>
                <w:tab w:val="left" w:pos="6237"/>
                <w:tab w:val="left" w:pos="7371"/>
                <w:tab w:val="left" w:pos="8505"/>
              </w:tabs>
            </w:pPr>
            <w:r w:rsidRPr="000D01E8">
              <w:t>Auftraggeber</w:t>
            </w:r>
          </w:p>
        </w:tc>
        <w:tc>
          <w:tcPr>
            <w:tcW w:w="141" w:type="dxa"/>
            <w:tcBorders>
              <w:right w:val="single" w:sz="4" w:space="0" w:color="FFFFFF" w:themeColor="background1"/>
            </w:tcBorders>
          </w:tcPr>
          <w:p w14:paraId="5ABA71FB"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DB38BBE" w14:textId="77777777" w:rsidR="00AC577A" w:rsidRPr="000D01E8" w:rsidRDefault="00AC577A" w:rsidP="00D51E12"/>
        </w:tc>
      </w:tr>
      <w:tr w:rsidR="00AC577A" w:rsidRPr="000D01E8" w14:paraId="34BA81EC" w14:textId="77777777" w:rsidTr="00D51E12">
        <w:trPr>
          <w:trHeight w:val="340"/>
        </w:trPr>
        <w:tc>
          <w:tcPr>
            <w:tcW w:w="2835" w:type="dxa"/>
          </w:tcPr>
          <w:p w14:paraId="4D0E3E53" w14:textId="77777777" w:rsidR="00AC577A" w:rsidRPr="000D01E8" w:rsidRDefault="00AC577A" w:rsidP="00D51E12">
            <w:pPr>
              <w:tabs>
                <w:tab w:val="left" w:pos="2552"/>
                <w:tab w:val="left" w:pos="2694"/>
                <w:tab w:val="left" w:pos="3402"/>
              </w:tabs>
            </w:pPr>
            <w:r w:rsidRPr="000D01E8">
              <w:t>Beschreibung des Projektes</w:t>
            </w:r>
          </w:p>
        </w:tc>
        <w:tc>
          <w:tcPr>
            <w:tcW w:w="141" w:type="dxa"/>
            <w:tcBorders>
              <w:right w:val="single" w:sz="4" w:space="0" w:color="FFFFFF" w:themeColor="background1"/>
            </w:tcBorders>
          </w:tcPr>
          <w:p w14:paraId="3679C49A"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7878289A" w14:textId="77777777" w:rsidR="00AC577A" w:rsidRPr="000D01E8" w:rsidRDefault="00AC577A" w:rsidP="00D51E12">
            <w:pPr>
              <w:rPr>
                <w:color w:val="0070C0"/>
                <w:highlight w:val="yellow"/>
              </w:rPr>
            </w:pPr>
          </w:p>
        </w:tc>
      </w:tr>
      <w:tr w:rsidR="00AC577A" w:rsidRPr="000D01E8" w14:paraId="5CA6F0D9" w14:textId="77777777" w:rsidTr="00D51E12">
        <w:trPr>
          <w:trHeight w:val="340"/>
        </w:trPr>
        <w:tc>
          <w:tcPr>
            <w:tcW w:w="2835" w:type="dxa"/>
          </w:tcPr>
          <w:p w14:paraId="72171CD0" w14:textId="227FB0FC" w:rsidR="00AC577A" w:rsidRPr="000D01E8" w:rsidRDefault="00B972F2" w:rsidP="00D51E12">
            <w:pPr>
              <w:tabs>
                <w:tab w:val="left" w:pos="2552"/>
                <w:tab w:val="left" w:pos="2694"/>
                <w:tab w:val="left" w:pos="3402"/>
              </w:tabs>
            </w:pPr>
            <w:r>
              <w:t>Funktion</w:t>
            </w:r>
          </w:p>
        </w:tc>
        <w:tc>
          <w:tcPr>
            <w:tcW w:w="141" w:type="dxa"/>
            <w:tcBorders>
              <w:right w:val="single" w:sz="4" w:space="0" w:color="FFFFFF" w:themeColor="background1"/>
            </w:tcBorders>
          </w:tcPr>
          <w:p w14:paraId="7BB94ED8"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0F12BB45" w14:textId="77777777" w:rsidR="00AC577A" w:rsidRPr="000D01E8" w:rsidRDefault="00AC577A" w:rsidP="00D51E12">
            <w:pPr>
              <w:rPr>
                <w:color w:val="0070C0"/>
                <w:highlight w:val="yellow"/>
              </w:rPr>
            </w:pPr>
          </w:p>
        </w:tc>
      </w:tr>
      <w:tr w:rsidR="00AC577A" w:rsidRPr="000D01E8" w14:paraId="710B5F5F" w14:textId="77777777" w:rsidTr="00D51E12">
        <w:trPr>
          <w:trHeight w:val="340"/>
        </w:trPr>
        <w:tc>
          <w:tcPr>
            <w:tcW w:w="2835" w:type="dxa"/>
          </w:tcPr>
          <w:p w14:paraId="0B72AA2C" w14:textId="77777777" w:rsidR="00AC577A" w:rsidRPr="000D01E8" w:rsidRDefault="00AC577A" w:rsidP="00D51E12">
            <w:pPr>
              <w:tabs>
                <w:tab w:val="left" w:pos="2552"/>
                <w:tab w:val="left" w:pos="2694"/>
                <w:tab w:val="left" w:pos="3402"/>
              </w:tabs>
            </w:pPr>
            <w:r w:rsidRPr="000D01E8">
              <w:t>Ungefähre Kosten (Gesamt-) Projekt [CHF]</w:t>
            </w:r>
          </w:p>
        </w:tc>
        <w:tc>
          <w:tcPr>
            <w:tcW w:w="141" w:type="dxa"/>
            <w:tcBorders>
              <w:right w:val="single" w:sz="4" w:space="0" w:color="FFFFFF" w:themeColor="background1"/>
            </w:tcBorders>
          </w:tcPr>
          <w:p w14:paraId="48F71EB2"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4B615BCB" w14:textId="77777777" w:rsidR="00AC577A" w:rsidRPr="000D01E8" w:rsidRDefault="00AC577A" w:rsidP="00D51E12">
            <w:r w:rsidRPr="000D01E8">
              <w:rPr>
                <w:color w:val="0070C0"/>
                <w:highlight w:val="yellow"/>
              </w:rPr>
              <w:t>[    ]</w:t>
            </w:r>
          </w:p>
        </w:tc>
      </w:tr>
      <w:tr w:rsidR="00AC577A" w:rsidRPr="000D01E8" w14:paraId="7E62B012" w14:textId="77777777" w:rsidTr="00D51E12">
        <w:trPr>
          <w:trHeight w:val="340"/>
        </w:trPr>
        <w:tc>
          <w:tcPr>
            <w:tcW w:w="2835" w:type="dxa"/>
          </w:tcPr>
          <w:p w14:paraId="5C56BD8A" w14:textId="77777777" w:rsidR="00AC577A" w:rsidRPr="000D01E8" w:rsidRDefault="00AC577A" w:rsidP="00D51E12">
            <w:pPr>
              <w:tabs>
                <w:tab w:val="left" w:pos="2552"/>
                <w:tab w:val="left" w:pos="2694"/>
                <w:tab w:val="left" w:pos="3402"/>
              </w:tabs>
            </w:pPr>
            <w:r w:rsidRPr="000D01E8">
              <w:t>Ungefähre Summe Planerauftrag im Projekt [CHF]</w:t>
            </w:r>
          </w:p>
        </w:tc>
        <w:tc>
          <w:tcPr>
            <w:tcW w:w="141" w:type="dxa"/>
            <w:tcBorders>
              <w:right w:val="single" w:sz="4" w:space="0" w:color="FFFFFF" w:themeColor="background1"/>
            </w:tcBorders>
          </w:tcPr>
          <w:p w14:paraId="06B2450E"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000FEF79" w14:textId="77777777" w:rsidR="00AC577A" w:rsidRPr="000D01E8" w:rsidRDefault="00AC577A" w:rsidP="00D51E12">
            <w:r w:rsidRPr="000D01E8">
              <w:rPr>
                <w:color w:val="0070C0"/>
                <w:highlight w:val="yellow"/>
              </w:rPr>
              <w:t>[    ]</w:t>
            </w:r>
            <w:r w:rsidRPr="000D01E8">
              <w:rPr>
                <w:color w:val="0070C0"/>
              </w:rPr>
              <w:t xml:space="preserve"> </w:t>
            </w:r>
          </w:p>
        </w:tc>
      </w:tr>
      <w:tr w:rsidR="00AC577A" w:rsidRPr="000D01E8" w14:paraId="6FDA06BC" w14:textId="77777777" w:rsidTr="00D51E12">
        <w:trPr>
          <w:trHeight w:val="340"/>
        </w:trPr>
        <w:tc>
          <w:tcPr>
            <w:tcW w:w="2835" w:type="dxa"/>
            <w:vMerge w:val="restart"/>
          </w:tcPr>
          <w:p w14:paraId="2B09AECF" w14:textId="77777777" w:rsidR="00AC577A" w:rsidRPr="000D01E8" w:rsidRDefault="00AC577A" w:rsidP="00D51E12">
            <w:pPr>
              <w:tabs>
                <w:tab w:val="left" w:pos="2552"/>
                <w:tab w:val="left" w:pos="2694"/>
                <w:tab w:val="left" w:pos="3402"/>
              </w:tabs>
            </w:pPr>
            <w:r w:rsidRPr="000D01E8">
              <w:t>Bearbeitete SIA-Phasen, Ausführungszeitraum, Stichworte der Tätigkeiten und Zeitraum der Phase</w:t>
            </w:r>
          </w:p>
        </w:tc>
        <w:tc>
          <w:tcPr>
            <w:tcW w:w="141" w:type="dxa"/>
            <w:tcBorders>
              <w:right w:val="single" w:sz="4" w:space="0" w:color="FFFFFF" w:themeColor="background1"/>
            </w:tcBorders>
          </w:tcPr>
          <w:p w14:paraId="2D83FDA9" w14:textId="77777777" w:rsidR="00AC577A" w:rsidRPr="000D01E8" w:rsidRDefault="00AC577A" w:rsidP="00D51E12">
            <w:pPr>
              <w:tabs>
                <w:tab w:val="left" w:pos="2552"/>
                <w:tab w:val="left" w:pos="2694"/>
                <w:tab w:val="left" w:pos="3402"/>
              </w:tabs>
              <w:ind w:left="-70"/>
            </w:pPr>
          </w:p>
        </w:tc>
        <w:tc>
          <w:tcPr>
            <w:tcW w:w="426" w:type="dxa"/>
            <w:tcBorders>
              <w:top w:val="single" w:sz="4" w:space="0" w:color="FFFFFF" w:themeColor="background1"/>
              <w:left w:val="single" w:sz="4" w:space="0" w:color="FFFFFF" w:themeColor="background1"/>
              <w:right w:val="single" w:sz="4" w:space="0" w:color="FFFFFF" w:themeColor="background1"/>
            </w:tcBorders>
            <w:shd w:val="pct5" w:color="000000" w:fill="FFFFFF"/>
          </w:tcPr>
          <w:p w14:paraId="3BA71AA8" w14:textId="77777777" w:rsidR="00AC577A" w:rsidRPr="000D01E8" w:rsidRDefault="00AC577A" w:rsidP="00D51E12">
            <w:pPr>
              <w:rPr>
                <w:color w:val="0070C0"/>
              </w:rPr>
            </w:pPr>
            <w:r w:rsidRPr="000D01E8">
              <w:rPr>
                <w:color w:val="0070C0"/>
              </w:rPr>
              <w:t>32:</w:t>
            </w:r>
          </w:p>
        </w:tc>
        <w:tc>
          <w:tcPr>
            <w:tcW w:w="851" w:type="dxa"/>
            <w:tcBorders>
              <w:top w:val="single" w:sz="4" w:space="0" w:color="FFFFFF" w:themeColor="background1"/>
              <w:left w:val="single" w:sz="4" w:space="0" w:color="FFFFFF" w:themeColor="background1"/>
              <w:right w:val="single" w:sz="4" w:space="0" w:color="FFFFFF" w:themeColor="background1"/>
            </w:tcBorders>
            <w:shd w:val="pct5" w:color="000000" w:fill="FFFFFF"/>
          </w:tcPr>
          <w:p w14:paraId="14B665D7" w14:textId="77777777" w:rsidR="00AC577A" w:rsidRPr="000D01E8" w:rsidRDefault="00AC577A" w:rsidP="00D51E12">
            <w:pPr>
              <w:rPr>
                <w:color w:val="0070C0"/>
                <w:highlight w:val="yellow"/>
              </w:rPr>
            </w:pPr>
            <w:r w:rsidRPr="000D01E8">
              <w:rPr>
                <w:color w:val="0070C0"/>
                <w:highlight w:val="yellow"/>
              </w:rPr>
              <w:t>[Jahr(e)]</w:t>
            </w:r>
          </w:p>
        </w:tc>
        <w:tc>
          <w:tcPr>
            <w:tcW w:w="5386" w:type="dxa"/>
            <w:gridSpan w:val="3"/>
            <w:tcBorders>
              <w:top w:val="single" w:sz="4" w:space="0" w:color="FFFFFF" w:themeColor="background1"/>
              <w:left w:val="single" w:sz="4" w:space="0" w:color="FFFFFF" w:themeColor="background1"/>
              <w:right w:val="single" w:sz="4" w:space="0" w:color="FFFFFF" w:themeColor="background1"/>
            </w:tcBorders>
            <w:shd w:val="pct5" w:color="000000" w:fill="FFFFFF"/>
          </w:tcPr>
          <w:p w14:paraId="346DB589" w14:textId="77777777" w:rsidR="00AC577A" w:rsidRPr="000D01E8" w:rsidRDefault="00AC577A" w:rsidP="00D51E12">
            <w:pPr>
              <w:rPr>
                <w:color w:val="0070C0"/>
                <w:highlight w:val="yellow"/>
              </w:rPr>
            </w:pPr>
            <w:r w:rsidRPr="000D01E8">
              <w:rPr>
                <w:color w:val="0070C0"/>
                <w:highlight w:val="yellow"/>
              </w:rPr>
              <w:t>[Tätigkeiten]</w:t>
            </w:r>
          </w:p>
        </w:tc>
      </w:tr>
      <w:tr w:rsidR="00AC577A" w:rsidRPr="000D01E8" w14:paraId="52687EA1" w14:textId="77777777" w:rsidTr="00D51E12">
        <w:trPr>
          <w:trHeight w:val="340"/>
        </w:trPr>
        <w:tc>
          <w:tcPr>
            <w:tcW w:w="2835" w:type="dxa"/>
            <w:vMerge/>
          </w:tcPr>
          <w:p w14:paraId="1A413C75"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53B9062E"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7C2EFCF5" w14:textId="77777777" w:rsidR="00AC577A" w:rsidRPr="000D01E8" w:rsidRDefault="00AC577A" w:rsidP="00D51E12">
            <w:r w:rsidRPr="000D01E8">
              <w:rPr>
                <w:color w:val="0070C0"/>
              </w:rPr>
              <w:t>33:</w:t>
            </w:r>
          </w:p>
        </w:tc>
        <w:tc>
          <w:tcPr>
            <w:tcW w:w="851" w:type="dxa"/>
            <w:tcBorders>
              <w:left w:val="single" w:sz="4" w:space="0" w:color="FFFFFF" w:themeColor="background1"/>
              <w:right w:val="single" w:sz="4" w:space="0" w:color="FFFFFF" w:themeColor="background1"/>
            </w:tcBorders>
            <w:shd w:val="pct5" w:color="000000" w:fill="FFFFFF"/>
          </w:tcPr>
          <w:p w14:paraId="31AB3293"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0FBFF6B7" w14:textId="77777777" w:rsidR="00AC577A" w:rsidRPr="000D01E8" w:rsidRDefault="00AC577A" w:rsidP="00D51E12">
            <w:r w:rsidRPr="000D01E8">
              <w:rPr>
                <w:color w:val="0070C0"/>
                <w:highlight w:val="yellow"/>
              </w:rPr>
              <w:t>[Tätigkeiten]</w:t>
            </w:r>
          </w:p>
        </w:tc>
      </w:tr>
      <w:tr w:rsidR="00AC577A" w:rsidRPr="000D01E8" w14:paraId="1E622690" w14:textId="77777777" w:rsidTr="00D51E12">
        <w:trPr>
          <w:trHeight w:val="340"/>
        </w:trPr>
        <w:tc>
          <w:tcPr>
            <w:tcW w:w="2835" w:type="dxa"/>
            <w:vMerge/>
          </w:tcPr>
          <w:p w14:paraId="0DCED084"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52220C41"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7F3CEB35" w14:textId="77777777" w:rsidR="00AC577A" w:rsidRPr="000D01E8" w:rsidRDefault="00AC577A" w:rsidP="00D51E12">
            <w:r w:rsidRPr="000D01E8">
              <w:rPr>
                <w:color w:val="0070C0"/>
              </w:rPr>
              <w:t>41:</w:t>
            </w:r>
          </w:p>
        </w:tc>
        <w:tc>
          <w:tcPr>
            <w:tcW w:w="851" w:type="dxa"/>
            <w:tcBorders>
              <w:left w:val="single" w:sz="4" w:space="0" w:color="FFFFFF" w:themeColor="background1"/>
              <w:right w:val="single" w:sz="4" w:space="0" w:color="FFFFFF" w:themeColor="background1"/>
            </w:tcBorders>
            <w:shd w:val="pct5" w:color="000000" w:fill="FFFFFF"/>
          </w:tcPr>
          <w:p w14:paraId="5F184909"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41B6D6FB" w14:textId="77777777" w:rsidR="00AC577A" w:rsidRPr="000D01E8" w:rsidRDefault="00AC577A" w:rsidP="00D51E12">
            <w:r w:rsidRPr="000D01E8">
              <w:rPr>
                <w:color w:val="0070C0"/>
                <w:highlight w:val="yellow"/>
              </w:rPr>
              <w:t>[Tätigkeiten]</w:t>
            </w:r>
          </w:p>
        </w:tc>
      </w:tr>
      <w:tr w:rsidR="00AC577A" w:rsidRPr="000D01E8" w14:paraId="77F83805" w14:textId="77777777" w:rsidTr="00D51E12">
        <w:trPr>
          <w:trHeight w:val="340"/>
        </w:trPr>
        <w:tc>
          <w:tcPr>
            <w:tcW w:w="2835" w:type="dxa"/>
            <w:vMerge/>
          </w:tcPr>
          <w:p w14:paraId="366E31D0"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3C79C7B0"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26EE7D96" w14:textId="77777777" w:rsidR="00AC577A" w:rsidRPr="000D01E8" w:rsidRDefault="00AC577A" w:rsidP="00D51E12">
            <w:r w:rsidRPr="000D01E8">
              <w:rPr>
                <w:color w:val="0070C0"/>
              </w:rPr>
              <w:t>51:</w:t>
            </w:r>
          </w:p>
        </w:tc>
        <w:tc>
          <w:tcPr>
            <w:tcW w:w="851" w:type="dxa"/>
            <w:tcBorders>
              <w:left w:val="single" w:sz="4" w:space="0" w:color="FFFFFF" w:themeColor="background1"/>
              <w:right w:val="single" w:sz="4" w:space="0" w:color="FFFFFF" w:themeColor="background1"/>
            </w:tcBorders>
            <w:shd w:val="pct5" w:color="000000" w:fill="FFFFFF"/>
          </w:tcPr>
          <w:p w14:paraId="2654A462"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1833029E" w14:textId="77777777" w:rsidR="00AC577A" w:rsidRPr="000D01E8" w:rsidRDefault="00AC577A" w:rsidP="00D51E12">
            <w:r w:rsidRPr="000D01E8">
              <w:rPr>
                <w:color w:val="0070C0"/>
                <w:highlight w:val="yellow"/>
              </w:rPr>
              <w:t>[Tätigkeiten]</w:t>
            </w:r>
          </w:p>
        </w:tc>
      </w:tr>
      <w:tr w:rsidR="00AC577A" w:rsidRPr="000D01E8" w14:paraId="7C6C7B92" w14:textId="77777777" w:rsidTr="00D51E12">
        <w:trPr>
          <w:trHeight w:val="340"/>
        </w:trPr>
        <w:tc>
          <w:tcPr>
            <w:tcW w:w="2835" w:type="dxa"/>
            <w:vMerge/>
          </w:tcPr>
          <w:p w14:paraId="088A02BE"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3197EE4B"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2C9D80B9" w14:textId="77777777" w:rsidR="00AC577A" w:rsidRPr="000D01E8" w:rsidRDefault="00AC577A" w:rsidP="00D51E12">
            <w:r w:rsidRPr="000D01E8">
              <w:rPr>
                <w:color w:val="0070C0"/>
              </w:rPr>
              <w:t>52:</w:t>
            </w:r>
          </w:p>
        </w:tc>
        <w:tc>
          <w:tcPr>
            <w:tcW w:w="851" w:type="dxa"/>
            <w:tcBorders>
              <w:left w:val="single" w:sz="4" w:space="0" w:color="FFFFFF" w:themeColor="background1"/>
              <w:right w:val="single" w:sz="4" w:space="0" w:color="FFFFFF" w:themeColor="background1"/>
            </w:tcBorders>
            <w:shd w:val="pct5" w:color="000000" w:fill="FFFFFF"/>
          </w:tcPr>
          <w:p w14:paraId="31600C01"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4CB95130" w14:textId="77777777" w:rsidR="00AC577A" w:rsidRPr="000D01E8" w:rsidRDefault="00AC577A" w:rsidP="00D51E12">
            <w:r w:rsidRPr="000D01E8">
              <w:rPr>
                <w:color w:val="0070C0"/>
                <w:highlight w:val="yellow"/>
              </w:rPr>
              <w:t>[Tätigkeiten]</w:t>
            </w:r>
          </w:p>
        </w:tc>
      </w:tr>
      <w:tr w:rsidR="00AC577A" w:rsidRPr="000D01E8" w14:paraId="39DA2CB7" w14:textId="77777777" w:rsidTr="00D51E12">
        <w:trPr>
          <w:trHeight w:val="340"/>
        </w:trPr>
        <w:tc>
          <w:tcPr>
            <w:tcW w:w="2835" w:type="dxa"/>
            <w:vMerge/>
          </w:tcPr>
          <w:p w14:paraId="68CD87C6"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2FDE9AF6"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09EB95A7" w14:textId="77777777" w:rsidR="00AC577A" w:rsidRPr="000D01E8" w:rsidRDefault="00AC577A" w:rsidP="00D51E12">
            <w:r w:rsidRPr="000D01E8">
              <w:rPr>
                <w:color w:val="0070C0"/>
              </w:rPr>
              <w:t>53:</w:t>
            </w:r>
          </w:p>
        </w:tc>
        <w:tc>
          <w:tcPr>
            <w:tcW w:w="851" w:type="dxa"/>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2DD8E9AE"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75899305" w14:textId="77777777" w:rsidR="00AC577A" w:rsidRPr="000D01E8" w:rsidRDefault="00AC577A" w:rsidP="00D51E12">
            <w:r w:rsidRPr="000D01E8">
              <w:rPr>
                <w:color w:val="0070C0"/>
                <w:highlight w:val="yellow"/>
              </w:rPr>
              <w:t>[Tätigkeiten]</w:t>
            </w:r>
          </w:p>
        </w:tc>
      </w:tr>
      <w:tr w:rsidR="00AC577A" w:rsidRPr="000D01E8" w14:paraId="774D8407" w14:textId="77777777" w:rsidTr="00D51E12">
        <w:trPr>
          <w:trHeight w:val="340"/>
        </w:trPr>
        <w:tc>
          <w:tcPr>
            <w:tcW w:w="2835" w:type="dxa"/>
          </w:tcPr>
          <w:p w14:paraId="01F232BD" w14:textId="77777777" w:rsidR="00AC577A" w:rsidRPr="000D01E8" w:rsidRDefault="00AC577A" w:rsidP="00D51E12">
            <w:pPr>
              <w:tabs>
                <w:tab w:val="left" w:pos="2552"/>
                <w:tab w:val="left" w:pos="2694"/>
                <w:tab w:val="left" w:pos="3402"/>
              </w:tabs>
            </w:pPr>
            <w:r w:rsidRPr="000D01E8">
              <w:rPr>
                <w:szCs w:val="20"/>
              </w:rPr>
              <w:t>Warum ist die Referenz relevant?</w:t>
            </w:r>
          </w:p>
        </w:tc>
        <w:tc>
          <w:tcPr>
            <w:tcW w:w="141" w:type="dxa"/>
            <w:tcBorders>
              <w:right w:val="single" w:sz="4" w:space="0" w:color="FFFFFF" w:themeColor="background1"/>
            </w:tcBorders>
          </w:tcPr>
          <w:p w14:paraId="4391305C"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3F92001" w14:textId="77777777" w:rsidR="00AC577A" w:rsidRPr="000D01E8" w:rsidRDefault="00AC577A" w:rsidP="00D51E12"/>
        </w:tc>
      </w:tr>
      <w:tr w:rsidR="00AC577A" w:rsidRPr="000D01E8" w14:paraId="62FC660F" w14:textId="77777777" w:rsidTr="00D51E12">
        <w:trPr>
          <w:trHeight w:val="340"/>
        </w:trPr>
        <w:tc>
          <w:tcPr>
            <w:tcW w:w="2835" w:type="dxa"/>
          </w:tcPr>
          <w:p w14:paraId="73CEED30" w14:textId="77777777" w:rsidR="00AC577A" w:rsidRPr="000D01E8" w:rsidRDefault="00AC577A" w:rsidP="00D51E12">
            <w:pPr>
              <w:tabs>
                <w:tab w:val="left" w:pos="2552"/>
                <w:tab w:val="left" w:pos="2694"/>
                <w:tab w:val="left" w:pos="3402"/>
              </w:tabs>
              <w:rPr>
                <w:szCs w:val="20"/>
              </w:rPr>
            </w:pPr>
            <w:r w:rsidRPr="000D01E8">
              <w:rPr>
                <w:szCs w:val="20"/>
              </w:rPr>
              <w:t>Was war aus Sicht des Anbieters die besondere Herausforderung in diesem Projekt?</w:t>
            </w:r>
          </w:p>
        </w:tc>
        <w:tc>
          <w:tcPr>
            <w:tcW w:w="141" w:type="dxa"/>
            <w:tcBorders>
              <w:right w:val="single" w:sz="4" w:space="0" w:color="FFFFFF" w:themeColor="background1"/>
            </w:tcBorders>
          </w:tcPr>
          <w:p w14:paraId="646E32F6"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72A5F030" w14:textId="77777777" w:rsidR="00AC577A" w:rsidRPr="000D01E8" w:rsidRDefault="00AC577A" w:rsidP="00D51E12"/>
        </w:tc>
      </w:tr>
      <w:tr w:rsidR="00AC577A" w:rsidRPr="000D01E8" w14:paraId="3E96A043" w14:textId="77777777" w:rsidTr="00D51E12">
        <w:trPr>
          <w:trHeight w:val="340"/>
        </w:trPr>
        <w:tc>
          <w:tcPr>
            <w:tcW w:w="2835" w:type="dxa"/>
          </w:tcPr>
          <w:p w14:paraId="07E43AC6" w14:textId="77777777" w:rsidR="00AC577A" w:rsidRPr="000D01E8" w:rsidRDefault="00AC577A" w:rsidP="00D51E12">
            <w:pPr>
              <w:tabs>
                <w:tab w:val="left" w:pos="2552"/>
                <w:tab w:val="left" w:pos="2694"/>
                <w:tab w:val="left" w:pos="3402"/>
              </w:tabs>
            </w:pPr>
            <w:r w:rsidRPr="000D01E8">
              <w:t>Name Referenz-Person (Auftraggeber)</w:t>
            </w:r>
          </w:p>
        </w:tc>
        <w:tc>
          <w:tcPr>
            <w:tcW w:w="141" w:type="dxa"/>
            <w:tcBorders>
              <w:right w:val="single" w:sz="4" w:space="0" w:color="FFFFFF" w:themeColor="background1"/>
            </w:tcBorders>
          </w:tcPr>
          <w:p w14:paraId="59AF71EE" w14:textId="77777777" w:rsidR="00AC577A" w:rsidRPr="000D01E8" w:rsidRDefault="00AC577A" w:rsidP="00D51E12">
            <w:pPr>
              <w:tabs>
                <w:tab w:val="left" w:pos="2552"/>
                <w:tab w:val="left" w:pos="2694"/>
                <w:tab w:val="left" w:pos="3402"/>
              </w:tabs>
              <w:ind w:left="-70"/>
            </w:pPr>
          </w:p>
        </w:tc>
        <w:tc>
          <w:tcPr>
            <w:tcW w:w="2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AB2938C" w14:textId="77777777" w:rsidR="00AC577A" w:rsidRPr="000D01E8" w:rsidRDefault="00AC577A" w:rsidP="00D51E12">
            <w:r w:rsidRPr="000D01E8">
              <w:rPr>
                <w:highlight w:val="yellow"/>
              </w:rPr>
              <w:t>[Name, Vorname]</w:t>
            </w:r>
          </w:p>
        </w:tc>
        <w:tc>
          <w:tcPr>
            <w:tcW w:w="22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6FD344C3" w14:textId="77777777" w:rsidR="00AC577A" w:rsidRPr="000D01E8" w:rsidRDefault="00AC577A" w:rsidP="00D51E12">
            <w:r w:rsidRPr="000D01E8">
              <w:rPr>
                <w:highlight w:val="yellow"/>
              </w:rPr>
              <w:t>[E-Mail]</w:t>
            </w:r>
          </w:p>
        </w:tc>
        <w:tc>
          <w:tcPr>
            <w:tcW w:w="22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1701E40E" w14:textId="77777777" w:rsidR="00AC577A" w:rsidRPr="000D01E8" w:rsidRDefault="00AC577A" w:rsidP="00D51E12">
            <w:r w:rsidRPr="000D01E8">
              <w:rPr>
                <w:highlight w:val="yellow"/>
              </w:rPr>
              <w:t>[Tel direkt]</w:t>
            </w:r>
          </w:p>
        </w:tc>
      </w:tr>
    </w:tbl>
    <w:p w14:paraId="338F0681" w14:textId="77777777" w:rsidR="00AC577A" w:rsidRPr="000D01E8" w:rsidRDefault="00AC577A" w:rsidP="00AC577A">
      <w:pPr>
        <w:pStyle w:val="Fliesstext"/>
        <w:rPr>
          <w:b/>
        </w:rPr>
      </w:pPr>
    </w:p>
    <w:p w14:paraId="123F45F3" w14:textId="77777777" w:rsidR="00932C67" w:rsidRDefault="008B1D64">
      <w:bookmarkStart w:id="72" w:name="_Hlk49869612"/>
      <w:r>
        <w:br w:type="page"/>
      </w:r>
    </w:p>
    <w:tbl>
      <w:tblPr>
        <w:tblW w:w="9498" w:type="dxa"/>
        <w:tblLayout w:type="fixed"/>
        <w:tblCellMar>
          <w:left w:w="0" w:type="dxa"/>
          <w:right w:w="0" w:type="dxa"/>
        </w:tblCellMar>
        <w:tblLook w:val="0000" w:firstRow="0" w:lastRow="0" w:firstColumn="0" w:lastColumn="0" w:noHBand="0" w:noVBand="0"/>
      </w:tblPr>
      <w:tblGrid>
        <w:gridCol w:w="2977"/>
        <w:gridCol w:w="2106"/>
        <w:gridCol w:w="162"/>
        <w:gridCol w:w="2126"/>
        <w:gridCol w:w="2127"/>
      </w:tblGrid>
      <w:tr w:rsidR="00932C67" w:rsidRPr="000D01E8" w14:paraId="4C0FC6B9" w14:textId="77777777" w:rsidTr="00D51E12">
        <w:trPr>
          <w:trHeight w:val="340"/>
        </w:trPr>
        <w:tc>
          <w:tcPr>
            <w:tcW w:w="9498" w:type="dxa"/>
            <w:gridSpan w:val="5"/>
          </w:tcPr>
          <w:p w14:paraId="206B3653" w14:textId="6D063C50" w:rsidR="00932C67" w:rsidRPr="000D01E8" w:rsidRDefault="00932C67" w:rsidP="00D51E12">
            <w:pPr>
              <w:pStyle w:val="TextStandard"/>
              <w:tabs>
                <w:tab w:val="left" w:pos="709"/>
              </w:tabs>
              <w:spacing w:after="120"/>
              <w:ind w:left="709" w:hanging="709"/>
              <w:rPr>
                <w:b/>
                <w:bCs/>
              </w:rPr>
            </w:pPr>
            <w:r w:rsidRPr="000D01E8">
              <w:rPr>
                <w:b/>
                <w:bCs/>
              </w:rPr>
              <w:lastRenderedPageBreak/>
              <w:t>3.2.</w:t>
            </w:r>
            <w:r>
              <w:rPr>
                <w:b/>
                <w:bCs/>
              </w:rPr>
              <w:t>2</w:t>
            </w:r>
            <w:r w:rsidRPr="000D01E8">
              <w:rPr>
                <w:b/>
                <w:bCs/>
              </w:rPr>
              <w:t xml:space="preserve">. </w:t>
            </w:r>
            <w:r w:rsidRPr="000D01E8">
              <w:rPr>
                <w:b/>
                <w:bCs/>
              </w:rPr>
              <w:tab/>
              <w:t>Fachplaner</w:t>
            </w:r>
            <w:r>
              <w:rPr>
                <w:b/>
                <w:bCs/>
              </w:rPr>
              <w:t xml:space="preserve">/in Bau </w:t>
            </w:r>
            <w:r w:rsidRPr="000D01E8">
              <w:rPr>
                <w:b/>
                <w:bCs/>
              </w:rPr>
              <w:t xml:space="preserve">(mind. SIA Kat. C)      </w:t>
            </w:r>
          </w:p>
        </w:tc>
      </w:tr>
      <w:tr w:rsidR="00932C67" w:rsidRPr="000D01E8" w14:paraId="7DAB6D1F" w14:textId="77777777" w:rsidTr="00D51E12">
        <w:trPr>
          <w:trHeight w:val="340"/>
        </w:trPr>
        <w:tc>
          <w:tcPr>
            <w:tcW w:w="9498" w:type="dxa"/>
            <w:gridSpan w:val="5"/>
          </w:tcPr>
          <w:p w14:paraId="1447865E" w14:textId="77777777" w:rsidR="00932C67" w:rsidRPr="000D01E8" w:rsidRDefault="00932C67" w:rsidP="00D51E12">
            <w:pPr>
              <w:spacing w:after="120"/>
            </w:pPr>
            <w:r w:rsidRPr="000D01E8">
              <w:t>Anforderungen:</w:t>
            </w:r>
          </w:p>
          <w:p w14:paraId="16FA91DA" w14:textId="59EFCA32" w:rsidR="00932C67" w:rsidRPr="000D01E8" w:rsidRDefault="00932C67" w:rsidP="00932C67">
            <w:pPr>
              <w:numPr>
                <w:ilvl w:val="0"/>
                <w:numId w:val="10"/>
              </w:numPr>
              <w:spacing w:after="60" w:line="259" w:lineRule="auto"/>
            </w:pPr>
            <w:r w:rsidRPr="000D01E8">
              <w:t>Erfahrung von mindestens drei Jahren in der Planung und Leitung von Hoch</w:t>
            </w:r>
            <w:r w:rsidR="00A33A4D">
              <w:t>- und/oder Tief</w:t>
            </w:r>
            <w:r w:rsidRPr="000D01E8">
              <w:t xml:space="preserve">bauprojekten, davon mindestens zwei Jahre unter Berücksichtigung der schweizerischen Verordnungen und Gesetze </w:t>
            </w:r>
          </w:p>
          <w:p w14:paraId="25BA1989" w14:textId="77777777" w:rsidR="00932C67" w:rsidRPr="000D01E8" w:rsidRDefault="00932C67" w:rsidP="00932C67">
            <w:pPr>
              <w:numPr>
                <w:ilvl w:val="0"/>
                <w:numId w:val="10"/>
              </w:numPr>
              <w:spacing w:after="60" w:line="259" w:lineRule="auto"/>
            </w:pPr>
            <w:r w:rsidRPr="000D01E8">
              <w:t xml:space="preserve">Fachliche Begleitung bei der Erstellung von Bauplänen für ESTI-/PGV-Eingabedossiers (Baugesuche) für mindestens ein Infrastrukturprojekt, zulässig sind auch Eingaben beim BAV (SBB-Projekte/Seilbahnen) </w:t>
            </w:r>
          </w:p>
          <w:p w14:paraId="4FDBC523" w14:textId="77777777" w:rsidR="00D8642B" w:rsidRDefault="00932C67" w:rsidP="00932C67">
            <w:pPr>
              <w:numPr>
                <w:ilvl w:val="0"/>
                <w:numId w:val="10"/>
              </w:numPr>
              <w:spacing w:after="60" w:line="259" w:lineRule="auto"/>
              <w:ind w:left="714" w:hanging="357"/>
            </w:pPr>
            <w:r w:rsidRPr="000D01E8">
              <w:t>Nachweis von mindestens zwei Referenzen von weitgehend abgeschlossenen Hoch</w:t>
            </w:r>
            <w:r w:rsidR="00CF7D73">
              <w:t>- und/oder Tief</w:t>
            </w:r>
            <w:r w:rsidRPr="000D01E8">
              <w:t xml:space="preserve">bauprojekten (oder Teilprojekten) </w:t>
            </w:r>
            <w:r w:rsidR="00B50B5A" w:rsidRPr="000D01E8">
              <w:t>für Baumassnahmen bei Infrastrukturanlagen</w:t>
            </w:r>
            <w:r w:rsidR="00D8642B" w:rsidRPr="000D01E8">
              <w:t xml:space="preserve">, Projektkosten </w:t>
            </w:r>
            <w:r w:rsidR="00D8642B" w:rsidRPr="000D01E8">
              <w:rPr>
                <w:rFonts w:cs="Arial"/>
              </w:rPr>
              <w:t>≥</w:t>
            </w:r>
            <w:r w:rsidR="00D8642B" w:rsidRPr="000D01E8">
              <w:t xml:space="preserve"> CHF 1 Mio., Projektabschluss nicht älter als 10 Jahre</w:t>
            </w:r>
            <w:r w:rsidR="00D8642B" w:rsidRPr="000D01E8">
              <w:t xml:space="preserve"> </w:t>
            </w:r>
          </w:p>
          <w:p w14:paraId="11BC38B2" w14:textId="65B4B32F" w:rsidR="00932C67" w:rsidRPr="000D01E8" w:rsidRDefault="00932C67" w:rsidP="00932C67">
            <w:pPr>
              <w:numPr>
                <w:ilvl w:val="0"/>
                <w:numId w:val="10"/>
              </w:numPr>
              <w:spacing w:after="60" w:line="259" w:lineRule="auto"/>
              <w:ind w:left="714" w:hanging="357"/>
            </w:pPr>
            <w:r w:rsidRPr="000D01E8">
              <w:t xml:space="preserve">Nachweis für die Erstellung von Kostenvoranschlägen (±10%) für mindestens ein </w:t>
            </w:r>
            <w:r w:rsidR="00D8642B">
              <w:t>P</w:t>
            </w:r>
            <w:r w:rsidRPr="000D01E8">
              <w:t xml:space="preserve">rojekt </w:t>
            </w:r>
            <w:r w:rsidR="00E17DFF" w:rsidRPr="000D01E8">
              <w:t>(ein Projekt für die Bauarbeiten von Infrastrukturanlagen oder vergleichbar, oder entsprechende Teilprojekte),</w:t>
            </w:r>
            <w:r w:rsidRPr="000D01E8">
              <w:t xml:space="preserve"> Projektkosten </w:t>
            </w:r>
            <w:r w:rsidRPr="000D01E8">
              <w:rPr>
                <w:rFonts w:cs="Arial"/>
              </w:rPr>
              <w:t>≥</w:t>
            </w:r>
            <w:r w:rsidRPr="000D01E8">
              <w:t xml:space="preserve"> CHF 1 Mio., Projekt mindestens in der Bauphase oder abgeschlossen</w:t>
            </w:r>
          </w:p>
          <w:p w14:paraId="0F501FB9" w14:textId="77777777" w:rsidR="00932C67" w:rsidRDefault="00932C67" w:rsidP="00932C67">
            <w:pPr>
              <w:numPr>
                <w:ilvl w:val="0"/>
                <w:numId w:val="10"/>
              </w:numPr>
              <w:spacing w:after="60" w:line="259" w:lineRule="auto"/>
              <w:ind w:left="714" w:hanging="357"/>
            </w:pPr>
            <w:r w:rsidRPr="000D01E8">
              <w:t>Sehr gute Deutsch-Kenntnisse (mind. C1)</w:t>
            </w:r>
          </w:p>
          <w:p w14:paraId="7CD7CB9E" w14:textId="2715EDCA" w:rsidR="001F3AC4" w:rsidRPr="000D01E8" w:rsidRDefault="001F3AC4" w:rsidP="001F3AC4">
            <w:pPr>
              <w:spacing w:after="60" w:line="259" w:lineRule="auto"/>
              <w:ind w:left="714"/>
            </w:pPr>
          </w:p>
        </w:tc>
      </w:tr>
      <w:tr w:rsidR="00932C67" w:rsidRPr="000D01E8" w14:paraId="52CE618C" w14:textId="77777777" w:rsidTr="00D51E12">
        <w:trPr>
          <w:cantSplit/>
          <w:trHeight w:val="340"/>
        </w:trPr>
        <w:tc>
          <w:tcPr>
            <w:tcW w:w="2977" w:type="dxa"/>
          </w:tcPr>
          <w:p w14:paraId="348640DD" w14:textId="77777777" w:rsidR="00932C67" w:rsidRPr="000D01E8" w:rsidRDefault="00932C67" w:rsidP="00D51E12">
            <w:pPr>
              <w:tabs>
                <w:tab w:val="left" w:pos="708"/>
              </w:tabs>
              <w:spacing w:before="20" w:after="20"/>
            </w:pPr>
            <w:r w:rsidRPr="000D01E8">
              <w:t>Vorname</w:t>
            </w:r>
          </w:p>
        </w:tc>
        <w:tc>
          <w:tcPr>
            <w:tcW w:w="2106" w:type="dxa"/>
            <w:tcBorders>
              <w:bottom w:val="single" w:sz="4" w:space="0" w:color="FFFFFF" w:themeColor="background1"/>
            </w:tcBorders>
            <w:shd w:val="pct5" w:color="000000" w:fill="FFFFFF"/>
          </w:tcPr>
          <w:p w14:paraId="1D7328D7" w14:textId="77777777" w:rsidR="00932C67" w:rsidRPr="000D01E8" w:rsidRDefault="00932C67" w:rsidP="00D51E12">
            <w:pPr>
              <w:tabs>
                <w:tab w:val="left" w:pos="708"/>
              </w:tabs>
              <w:spacing w:before="20" w:after="20"/>
            </w:pPr>
          </w:p>
        </w:tc>
        <w:tc>
          <w:tcPr>
            <w:tcW w:w="162" w:type="dxa"/>
          </w:tcPr>
          <w:p w14:paraId="65F28FAD" w14:textId="77777777" w:rsidR="00932C67" w:rsidRPr="000D01E8" w:rsidRDefault="00932C67" w:rsidP="00D51E12">
            <w:pPr>
              <w:tabs>
                <w:tab w:val="left" w:pos="708"/>
              </w:tabs>
              <w:spacing w:before="20" w:after="20"/>
            </w:pPr>
          </w:p>
        </w:tc>
        <w:tc>
          <w:tcPr>
            <w:tcW w:w="2126" w:type="dxa"/>
          </w:tcPr>
          <w:p w14:paraId="257EDC4E" w14:textId="77777777" w:rsidR="00932C67" w:rsidRPr="000D01E8" w:rsidRDefault="00932C67" w:rsidP="00D51E12">
            <w:pPr>
              <w:tabs>
                <w:tab w:val="left" w:pos="708"/>
              </w:tabs>
              <w:spacing w:before="20" w:after="20"/>
            </w:pPr>
            <w:r w:rsidRPr="000D01E8">
              <w:t>Name</w:t>
            </w:r>
          </w:p>
        </w:tc>
        <w:tc>
          <w:tcPr>
            <w:tcW w:w="2127" w:type="dxa"/>
            <w:tcBorders>
              <w:bottom w:val="single" w:sz="4" w:space="0" w:color="FFFFFF" w:themeColor="background1"/>
            </w:tcBorders>
            <w:shd w:val="pct5" w:color="000000" w:fill="FFFFFF"/>
          </w:tcPr>
          <w:p w14:paraId="0ED66ADD" w14:textId="77777777" w:rsidR="00932C67" w:rsidRPr="000D01E8" w:rsidRDefault="00932C67" w:rsidP="00D51E12">
            <w:pPr>
              <w:tabs>
                <w:tab w:val="left" w:pos="283"/>
                <w:tab w:val="left" w:pos="2552"/>
                <w:tab w:val="left" w:pos="2694"/>
                <w:tab w:val="left" w:pos="3402"/>
              </w:tabs>
              <w:spacing w:before="20" w:after="20"/>
            </w:pPr>
          </w:p>
        </w:tc>
      </w:tr>
      <w:tr w:rsidR="00932C67" w:rsidRPr="000D01E8" w14:paraId="4540C2B5" w14:textId="77777777" w:rsidTr="00D51E12">
        <w:trPr>
          <w:cantSplit/>
          <w:trHeight w:val="340"/>
        </w:trPr>
        <w:tc>
          <w:tcPr>
            <w:tcW w:w="2977" w:type="dxa"/>
          </w:tcPr>
          <w:p w14:paraId="528119B7" w14:textId="77777777" w:rsidR="00932C67" w:rsidRPr="000D01E8" w:rsidRDefault="00932C67" w:rsidP="00D51E12">
            <w:pPr>
              <w:tabs>
                <w:tab w:val="left" w:pos="708"/>
              </w:tabs>
              <w:spacing w:before="20" w:after="20"/>
            </w:pPr>
            <w:r w:rsidRPr="000D01E8">
              <w:t>Geburtsdatum</w:t>
            </w:r>
          </w:p>
        </w:tc>
        <w:tc>
          <w:tcPr>
            <w:tcW w:w="2106" w:type="dxa"/>
            <w:tcBorders>
              <w:top w:val="single" w:sz="4" w:space="0" w:color="FFFFFF" w:themeColor="background1"/>
              <w:bottom w:val="single" w:sz="4" w:space="0" w:color="FFFFFF" w:themeColor="background1"/>
            </w:tcBorders>
            <w:shd w:val="pct5" w:color="000000" w:fill="FFFFFF"/>
          </w:tcPr>
          <w:p w14:paraId="3DC463DD" w14:textId="77777777" w:rsidR="00932C67" w:rsidRPr="000D01E8" w:rsidRDefault="00932C67" w:rsidP="00D51E12">
            <w:pPr>
              <w:tabs>
                <w:tab w:val="left" w:pos="708"/>
              </w:tabs>
              <w:spacing w:before="20" w:after="20"/>
            </w:pPr>
          </w:p>
        </w:tc>
        <w:tc>
          <w:tcPr>
            <w:tcW w:w="162" w:type="dxa"/>
          </w:tcPr>
          <w:p w14:paraId="3237DBB8" w14:textId="77777777" w:rsidR="00932C67" w:rsidRPr="000D01E8" w:rsidRDefault="00932C67" w:rsidP="00D51E12">
            <w:pPr>
              <w:tabs>
                <w:tab w:val="left" w:pos="708"/>
              </w:tabs>
              <w:spacing w:before="20" w:after="20"/>
            </w:pPr>
          </w:p>
        </w:tc>
        <w:tc>
          <w:tcPr>
            <w:tcW w:w="2126" w:type="dxa"/>
          </w:tcPr>
          <w:p w14:paraId="23F4F1CB" w14:textId="77777777" w:rsidR="00932C67" w:rsidRPr="000D01E8" w:rsidRDefault="00932C67" w:rsidP="00D51E12">
            <w:pPr>
              <w:tabs>
                <w:tab w:val="left" w:pos="708"/>
              </w:tabs>
              <w:spacing w:before="20" w:after="20"/>
            </w:pPr>
          </w:p>
        </w:tc>
        <w:tc>
          <w:tcPr>
            <w:tcW w:w="2127" w:type="dxa"/>
            <w:tcBorders>
              <w:top w:val="single" w:sz="4" w:space="0" w:color="FFFFFF" w:themeColor="background1"/>
              <w:bottom w:val="single" w:sz="4" w:space="0" w:color="FFFFFF" w:themeColor="background1"/>
            </w:tcBorders>
          </w:tcPr>
          <w:p w14:paraId="06ECCB52" w14:textId="77777777" w:rsidR="00932C67" w:rsidRPr="000D01E8" w:rsidRDefault="00932C67" w:rsidP="00D51E12">
            <w:pPr>
              <w:tabs>
                <w:tab w:val="left" w:pos="708"/>
              </w:tabs>
              <w:spacing w:before="20" w:after="20"/>
            </w:pPr>
          </w:p>
        </w:tc>
      </w:tr>
      <w:tr w:rsidR="00932C67" w:rsidRPr="000D01E8" w14:paraId="6069382B" w14:textId="77777777" w:rsidTr="00D51E12">
        <w:trPr>
          <w:cantSplit/>
          <w:trHeight w:val="340"/>
        </w:trPr>
        <w:tc>
          <w:tcPr>
            <w:tcW w:w="2977" w:type="dxa"/>
          </w:tcPr>
          <w:p w14:paraId="607A8340" w14:textId="77777777" w:rsidR="00932C67" w:rsidRPr="000D01E8" w:rsidRDefault="00932C67" w:rsidP="00D51E12">
            <w:pPr>
              <w:tabs>
                <w:tab w:val="left" w:pos="708"/>
              </w:tabs>
              <w:spacing w:before="20" w:after="20"/>
            </w:pPr>
            <w:r w:rsidRPr="000D01E8">
              <w:t>Firma</w:t>
            </w:r>
          </w:p>
        </w:tc>
        <w:tc>
          <w:tcPr>
            <w:tcW w:w="2106" w:type="dxa"/>
            <w:tcBorders>
              <w:top w:val="single" w:sz="4" w:space="0" w:color="FFFFFF" w:themeColor="background1"/>
              <w:bottom w:val="single" w:sz="4" w:space="0" w:color="FFFFFF" w:themeColor="background1"/>
            </w:tcBorders>
            <w:shd w:val="pct5" w:color="000000" w:fill="FFFFFF"/>
          </w:tcPr>
          <w:p w14:paraId="570A24DC" w14:textId="77777777" w:rsidR="00932C67" w:rsidRPr="000D01E8" w:rsidRDefault="00932C67" w:rsidP="00D51E12">
            <w:pPr>
              <w:tabs>
                <w:tab w:val="left" w:pos="708"/>
              </w:tabs>
              <w:spacing w:before="20" w:after="20"/>
            </w:pPr>
          </w:p>
        </w:tc>
        <w:tc>
          <w:tcPr>
            <w:tcW w:w="162" w:type="dxa"/>
          </w:tcPr>
          <w:p w14:paraId="3B34FA5E" w14:textId="77777777" w:rsidR="00932C67" w:rsidRPr="000D01E8" w:rsidRDefault="00932C67" w:rsidP="00D51E12">
            <w:pPr>
              <w:tabs>
                <w:tab w:val="left" w:pos="708"/>
              </w:tabs>
              <w:spacing w:before="20" w:after="20"/>
            </w:pPr>
          </w:p>
        </w:tc>
        <w:tc>
          <w:tcPr>
            <w:tcW w:w="2126" w:type="dxa"/>
          </w:tcPr>
          <w:p w14:paraId="7A75B7F2" w14:textId="77777777" w:rsidR="00932C67" w:rsidRPr="000D01E8" w:rsidRDefault="00932C67" w:rsidP="00D51E12">
            <w:pPr>
              <w:tabs>
                <w:tab w:val="left" w:pos="708"/>
              </w:tabs>
              <w:spacing w:before="20" w:after="20"/>
            </w:pPr>
            <w:r w:rsidRPr="000D01E8">
              <w:t>Funktion</w:t>
            </w:r>
          </w:p>
        </w:tc>
        <w:tc>
          <w:tcPr>
            <w:tcW w:w="2127" w:type="dxa"/>
            <w:tcBorders>
              <w:top w:val="single" w:sz="4" w:space="0" w:color="FFFFFF" w:themeColor="background1"/>
              <w:bottom w:val="single" w:sz="4" w:space="0" w:color="FFFFFF" w:themeColor="background1"/>
            </w:tcBorders>
            <w:shd w:val="pct5" w:color="000000" w:fill="FFFFFF"/>
          </w:tcPr>
          <w:p w14:paraId="111EA9EA" w14:textId="77777777" w:rsidR="00932C67" w:rsidRPr="000D01E8" w:rsidRDefault="00932C67" w:rsidP="00D51E12">
            <w:pPr>
              <w:tabs>
                <w:tab w:val="left" w:pos="708"/>
              </w:tabs>
              <w:spacing w:before="20" w:after="20"/>
            </w:pPr>
          </w:p>
        </w:tc>
      </w:tr>
      <w:tr w:rsidR="00932C67" w:rsidRPr="000D01E8" w14:paraId="211BF3A1" w14:textId="77777777" w:rsidTr="00D51E12">
        <w:trPr>
          <w:cantSplit/>
          <w:trHeight w:val="340"/>
        </w:trPr>
        <w:tc>
          <w:tcPr>
            <w:tcW w:w="2977" w:type="dxa"/>
          </w:tcPr>
          <w:p w14:paraId="3F9CB25F" w14:textId="77777777" w:rsidR="00932C67" w:rsidRPr="000D01E8" w:rsidRDefault="00932C67" w:rsidP="00D51E12">
            <w:pPr>
              <w:tabs>
                <w:tab w:val="left" w:pos="708"/>
              </w:tabs>
              <w:spacing w:before="20" w:after="20"/>
            </w:pPr>
            <w:r w:rsidRPr="000D01E8">
              <w:t>In der Firma seit</w:t>
            </w:r>
          </w:p>
        </w:tc>
        <w:tc>
          <w:tcPr>
            <w:tcW w:w="2106" w:type="dxa"/>
            <w:tcBorders>
              <w:top w:val="single" w:sz="4" w:space="0" w:color="FFFFFF" w:themeColor="background1"/>
              <w:bottom w:val="single" w:sz="4" w:space="0" w:color="FFFFFF" w:themeColor="background1"/>
            </w:tcBorders>
            <w:shd w:val="pct5" w:color="000000" w:fill="FFFFFF"/>
          </w:tcPr>
          <w:p w14:paraId="7973BDCD" w14:textId="77777777" w:rsidR="00932C67" w:rsidRPr="000D01E8" w:rsidRDefault="00932C67" w:rsidP="00D51E12">
            <w:pPr>
              <w:tabs>
                <w:tab w:val="left" w:pos="708"/>
              </w:tabs>
              <w:spacing w:before="20" w:after="20"/>
            </w:pPr>
          </w:p>
        </w:tc>
        <w:tc>
          <w:tcPr>
            <w:tcW w:w="162" w:type="dxa"/>
          </w:tcPr>
          <w:p w14:paraId="684552C3" w14:textId="77777777" w:rsidR="00932C67" w:rsidRPr="000D01E8" w:rsidRDefault="00932C67" w:rsidP="00D51E12">
            <w:pPr>
              <w:tabs>
                <w:tab w:val="left" w:pos="708"/>
              </w:tabs>
              <w:spacing w:before="20" w:after="20"/>
            </w:pPr>
          </w:p>
        </w:tc>
        <w:tc>
          <w:tcPr>
            <w:tcW w:w="2126" w:type="dxa"/>
          </w:tcPr>
          <w:p w14:paraId="4684F541" w14:textId="77777777" w:rsidR="00932C67" w:rsidRPr="000D01E8" w:rsidRDefault="00932C67" w:rsidP="00D51E12">
            <w:pPr>
              <w:tabs>
                <w:tab w:val="left" w:pos="708"/>
              </w:tabs>
              <w:spacing w:before="20" w:after="20"/>
            </w:pPr>
            <w:r w:rsidRPr="000D01E8">
              <w:t>In der Funktion seit</w:t>
            </w:r>
          </w:p>
        </w:tc>
        <w:tc>
          <w:tcPr>
            <w:tcW w:w="2127" w:type="dxa"/>
            <w:tcBorders>
              <w:top w:val="single" w:sz="4" w:space="0" w:color="FFFFFF" w:themeColor="background1"/>
              <w:bottom w:val="single" w:sz="4" w:space="0" w:color="FFFFFF" w:themeColor="background1"/>
            </w:tcBorders>
            <w:shd w:val="pct5" w:color="000000" w:fill="FFFFFF"/>
          </w:tcPr>
          <w:p w14:paraId="75C1A676" w14:textId="77777777" w:rsidR="00932C67" w:rsidRPr="000D01E8" w:rsidRDefault="00932C67" w:rsidP="00D51E12">
            <w:pPr>
              <w:tabs>
                <w:tab w:val="left" w:pos="708"/>
              </w:tabs>
              <w:spacing w:before="20" w:after="20"/>
            </w:pPr>
          </w:p>
        </w:tc>
      </w:tr>
      <w:tr w:rsidR="00932C67" w:rsidRPr="000D01E8" w14:paraId="15FC2D4C" w14:textId="77777777" w:rsidTr="00D51E12">
        <w:trPr>
          <w:cantSplit/>
          <w:trHeight w:val="340"/>
        </w:trPr>
        <w:tc>
          <w:tcPr>
            <w:tcW w:w="2977" w:type="dxa"/>
          </w:tcPr>
          <w:p w14:paraId="485E3D95" w14:textId="77777777" w:rsidR="00932C67" w:rsidRPr="000D01E8" w:rsidRDefault="00932C67" w:rsidP="00D51E12">
            <w:pPr>
              <w:tabs>
                <w:tab w:val="left" w:pos="708"/>
              </w:tabs>
              <w:spacing w:before="20" w:after="20"/>
            </w:pPr>
            <w:r w:rsidRPr="000D01E8">
              <w:t>Ausbildung allgemein</w:t>
            </w:r>
          </w:p>
        </w:tc>
        <w:tc>
          <w:tcPr>
            <w:tcW w:w="6521" w:type="dxa"/>
            <w:gridSpan w:val="4"/>
            <w:tcBorders>
              <w:top w:val="single" w:sz="4" w:space="0" w:color="FFFFFF" w:themeColor="background1"/>
              <w:bottom w:val="single" w:sz="4" w:space="0" w:color="FFFFFF" w:themeColor="background1"/>
            </w:tcBorders>
            <w:shd w:val="pct5" w:color="000000" w:fill="FFFFFF"/>
          </w:tcPr>
          <w:p w14:paraId="626D4BA7" w14:textId="77777777" w:rsidR="00932C67" w:rsidRPr="000D01E8" w:rsidRDefault="00932C67" w:rsidP="00D51E12">
            <w:pPr>
              <w:tabs>
                <w:tab w:val="left" w:pos="708"/>
              </w:tabs>
              <w:spacing w:before="20" w:after="20"/>
            </w:pPr>
          </w:p>
        </w:tc>
      </w:tr>
      <w:tr w:rsidR="00932C67" w:rsidRPr="000D01E8" w14:paraId="2BB70E73" w14:textId="77777777" w:rsidTr="00D51E12">
        <w:trPr>
          <w:cantSplit/>
          <w:trHeight w:val="340"/>
        </w:trPr>
        <w:tc>
          <w:tcPr>
            <w:tcW w:w="2977" w:type="dxa"/>
          </w:tcPr>
          <w:p w14:paraId="0662781B" w14:textId="77777777" w:rsidR="00932C67" w:rsidRPr="000D01E8" w:rsidRDefault="00932C67" w:rsidP="00D51E12">
            <w:pPr>
              <w:tabs>
                <w:tab w:val="left" w:pos="708"/>
              </w:tabs>
              <w:spacing w:before="20" w:after="20"/>
            </w:pPr>
            <w:r w:rsidRPr="000D01E8">
              <w:t>Weiterbildungen</w:t>
            </w:r>
          </w:p>
        </w:tc>
        <w:tc>
          <w:tcPr>
            <w:tcW w:w="6521" w:type="dxa"/>
            <w:gridSpan w:val="4"/>
            <w:tcBorders>
              <w:top w:val="single" w:sz="4" w:space="0" w:color="FFFFFF" w:themeColor="background1"/>
              <w:bottom w:val="single" w:sz="4" w:space="0" w:color="FFFFFF" w:themeColor="background1"/>
            </w:tcBorders>
            <w:shd w:val="pct5" w:color="000000" w:fill="FFFFFF"/>
          </w:tcPr>
          <w:p w14:paraId="0AA65FD4" w14:textId="77777777" w:rsidR="00932C67" w:rsidRPr="000D01E8" w:rsidRDefault="00932C67" w:rsidP="00D51E12">
            <w:pPr>
              <w:tabs>
                <w:tab w:val="left" w:pos="708"/>
              </w:tabs>
              <w:spacing w:before="20" w:after="20"/>
            </w:pPr>
          </w:p>
        </w:tc>
      </w:tr>
      <w:tr w:rsidR="00932C67" w:rsidRPr="000D01E8" w14:paraId="187FD85D" w14:textId="77777777" w:rsidTr="00D51E12">
        <w:trPr>
          <w:cantSplit/>
          <w:trHeight w:val="340"/>
        </w:trPr>
        <w:tc>
          <w:tcPr>
            <w:tcW w:w="2977" w:type="dxa"/>
          </w:tcPr>
          <w:p w14:paraId="28B221BA" w14:textId="77777777" w:rsidR="00932C67" w:rsidRPr="000D01E8" w:rsidRDefault="00932C67" w:rsidP="00D51E12">
            <w:pPr>
              <w:tabs>
                <w:tab w:val="left" w:pos="708"/>
              </w:tabs>
              <w:spacing w:before="20" w:after="20"/>
            </w:pPr>
            <w:r w:rsidRPr="000D01E8">
              <w:t>CV mit Angabe der Berufserfahrung als Beilage vorhanden?</w:t>
            </w:r>
          </w:p>
        </w:tc>
        <w:tc>
          <w:tcPr>
            <w:tcW w:w="6521" w:type="dxa"/>
            <w:gridSpan w:val="4"/>
            <w:tcBorders>
              <w:top w:val="single" w:sz="4" w:space="0" w:color="FFFFFF" w:themeColor="background1"/>
              <w:bottom w:val="single" w:sz="4" w:space="0" w:color="FFFFFF" w:themeColor="background1"/>
            </w:tcBorders>
            <w:shd w:val="pct5" w:color="000000" w:fill="FFFFFF"/>
          </w:tcPr>
          <w:p w14:paraId="54C4AF24" w14:textId="77777777" w:rsidR="00932C67" w:rsidRPr="000D01E8" w:rsidRDefault="00932C67" w:rsidP="00D51E12">
            <w:pPr>
              <w:tabs>
                <w:tab w:val="left" w:pos="708"/>
              </w:tabs>
              <w:spacing w:before="20" w:after="20"/>
            </w:pPr>
            <w:r w:rsidRPr="000D01E8">
              <w:t xml:space="preserve">  </w:t>
            </w:r>
            <w:r w:rsidRPr="007B1A7F">
              <w:fldChar w:fldCharType="begin">
                <w:ffData>
                  <w:name w:val="Kontrollkästchen6"/>
                  <w:enabled/>
                  <w:calcOnExit w:val="0"/>
                  <w:checkBox>
                    <w:sizeAuto/>
                    <w:default w:val="0"/>
                  </w:checkBox>
                </w:ffData>
              </w:fldChar>
            </w:r>
            <w:r w:rsidRPr="000D01E8">
              <w:instrText xml:space="preserve"> FORMCHECKBOX </w:instrText>
            </w:r>
            <w:r>
              <w:fldChar w:fldCharType="separate"/>
            </w:r>
            <w:r w:rsidRPr="007B1A7F">
              <w:fldChar w:fldCharType="end"/>
            </w:r>
            <w:r w:rsidRPr="000D01E8">
              <w:t xml:space="preserve"> Ja, der CV ist beigelegt.</w:t>
            </w:r>
          </w:p>
        </w:tc>
      </w:tr>
      <w:tr w:rsidR="00932C67" w:rsidRPr="000D01E8" w14:paraId="31276FFC" w14:textId="77777777" w:rsidTr="00D51E12">
        <w:trPr>
          <w:cantSplit/>
          <w:trHeight w:val="340"/>
        </w:trPr>
        <w:tc>
          <w:tcPr>
            <w:tcW w:w="9498" w:type="dxa"/>
            <w:gridSpan w:val="5"/>
          </w:tcPr>
          <w:p w14:paraId="7B9C2AEB" w14:textId="77777777" w:rsidR="00932C67" w:rsidRPr="000D01E8" w:rsidRDefault="00932C67" w:rsidP="00D51E12">
            <w:pPr>
              <w:tabs>
                <w:tab w:val="left" w:pos="708"/>
              </w:tabs>
              <w:spacing w:before="120" w:after="120"/>
            </w:pPr>
            <w:r w:rsidRPr="000D01E8">
              <w:t xml:space="preserve">Sprachkenntnisse Deutsch </w:t>
            </w:r>
            <w:r w:rsidRPr="000D01E8">
              <w:rPr>
                <w:b/>
                <w:u w:val="single"/>
              </w:rPr>
              <w:t>mündlich und schriftlich</w:t>
            </w:r>
            <w:r w:rsidRPr="000D01E8">
              <w:t>:</w:t>
            </w:r>
          </w:p>
        </w:tc>
      </w:tr>
      <w:tr w:rsidR="00932C67" w:rsidRPr="000D01E8" w14:paraId="030F7629" w14:textId="77777777" w:rsidTr="00D51E12">
        <w:trPr>
          <w:cantSplit/>
          <w:trHeight w:val="340"/>
        </w:trPr>
        <w:tc>
          <w:tcPr>
            <w:tcW w:w="9498" w:type="dxa"/>
            <w:gridSpan w:val="5"/>
            <w:tcBorders>
              <w:top w:val="single" w:sz="4" w:space="0" w:color="FFFFFF" w:themeColor="background1"/>
              <w:bottom w:val="single" w:sz="4" w:space="0" w:color="FFFFFF" w:themeColor="background1"/>
            </w:tcBorders>
            <w:shd w:val="pct5" w:color="000000" w:fill="FFFFFF"/>
          </w:tcPr>
          <w:p w14:paraId="50FFDEB4" w14:textId="77777777" w:rsidR="00932C67" w:rsidRPr="000D01E8" w:rsidRDefault="00932C67" w:rsidP="00D51E12">
            <w:pPr>
              <w:tabs>
                <w:tab w:val="left" w:pos="708"/>
              </w:tabs>
              <w:spacing w:before="20" w:after="20"/>
            </w:pPr>
            <w:r w:rsidRPr="007B1A7F">
              <w:rPr>
                <w:rFonts w:cs="Arial"/>
                <w:sz w:val="22"/>
                <w:szCs w:val="22"/>
              </w:rPr>
              <w:fldChar w:fldCharType="begin">
                <w:ffData>
                  <w:name w:val="Controllo1"/>
                  <w:enabled/>
                  <w:calcOnExit w:val="0"/>
                  <w:checkBox>
                    <w:sizeAuto/>
                    <w:default w:val="0"/>
                  </w:checkBox>
                </w:ffData>
              </w:fldChar>
            </w:r>
            <w:r w:rsidRPr="000D01E8">
              <w:rPr>
                <w:rFonts w:cs="Arial"/>
                <w:sz w:val="22"/>
                <w:szCs w:val="22"/>
              </w:rPr>
              <w:instrText xml:space="preserve"> FORMCHECKBOX </w:instrText>
            </w:r>
            <w:r>
              <w:rPr>
                <w:rFonts w:cs="Arial"/>
                <w:sz w:val="22"/>
                <w:szCs w:val="22"/>
              </w:rPr>
            </w:r>
            <w:r>
              <w:rPr>
                <w:rFonts w:cs="Arial"/>
                <w:sz w:val="22"/>
                <w:szCs w:val="22"/>
              </w:rPr>
              <w:fldChar w:fldCharType="separate"/>
            </w:r>
            <w:r w:rsidRPr="007B1A7F">
              <w:rPr>
                <w:rFonts w:cs="Arial"/>
                <w:sz w:val="22"/>
                <w:szCs w:val="22"/>
              </w:rPr>
              <w:fldChar w:fldCharType="end"/>
            </w:r>
            <w:r w:rsidRPr="000D01E8">
              <w:rPr>
                <w:rFonts w:cs="Arial"/>
                <w:sz w:val="22"/>
                <w:szCs w:val="22"/>
              </w:rPr>
              <w:tab/>
            </w:r>
            <w:r w:rsidRPr="000D01E8">
              <w:t>Deutsch als Muttersprache</w:t>
            </w:r>
          </w:p>
        </w:tc>
      </w:tr>
      <w:tr w:rsidR="00932C67" w:rsidRPr="000D01E8" w14:paraId="684C20E3" w14:textId="77777777" w:rsidTr="00D51E12">
        <w:trPr>
          <w:cantSplit/>
          <w:trHeight w:val="340"/>
        </w:trPr>
        <w:tc>
          <w:tcPr>
            <w:tcW w:w="9498" w:type="dxa"/>
            <w:gridSpan w:val="5"/>
            <w:tcBorders>
              <w:top w:val="single" w:sz="4" w:space="0" w:color="FFFFFF" w:themeColor="background1"/>
              <w:bottom w:val="single" w:sz="4" w:space="0" w:color="FFFFFF" w:themeColor="background1"/>
            </w:tcBorders>
            <w:shd w:val="pct5" w:color="000000" w:fill="FFFFFF"/>
          </w:tcPr>
          <w:p w14:paraId="0334C369" w14:textId="77777777" w:rsidR="00932C67" w:rsidRPr="000D01E8" w:rsidRDefault="00932C67" w:rsidP="00D51E12">
            <w:pPr>
              <w:tabs>
                <w:tab w:val="left" w:pos="708"/>
                <w:tab w:val="left" w:pos="5387"/>
              </w:tabs>
              <w:spacing w:before="20" w:after="20"/>
            </w:pPr>
            <w:r w:rsidRPr="007B1A7F">
              <w:rPr>
                <w:rFonts w:cs="Arial"/>
                <w:sz w:val="22"/>
                <w:szCs w:val="22"/>
              </w:rPr>
              <w:fldChar w:fldCharType="begin">
                <w:ffData>
                  <w:name w:val="Controllo1"/>
                  <w:enabled/>
                  <w:calcOnExit w:val="0"/>
                  <w:checkBox>
                    <w:sizeAuto/>
                    <w:default w:val="0"/>
                  </w:checkBox>
                </w:ffData>
              </w:fldChar>
            </w:r>
            <w:r w:rsidRPr="000D01E8">
              <w:rPr>
                <w:rFonts w:cs="Arial"/>
                <w:sz w:val="22"/>
                <w:szCs w:val="22"/>
              </w:rPr>
              <w:instrText xml:space="preserve"> FORMCHECKBOX </w:instrText>
            </w:r>
            <w:r>
              <w:rPr>
                <w:rFonts w:cs="Arial"/>
                <w:sz w:val="22"/>
                <w:szCs w:val="22"/>
              </w:rPr>
            </w:r>
            <w:r>
              <w:rPr>
                <w:rFonts w:cs="Arial"/>
                <w:sz w:val="22"/>
                <w:szCs w:val="22"/>
              </w:rPr>
              <w:fldChar w:fldCharType="separate"/>
            </w:r>
            <w:r w:rsidRPr="007B1A7F">
              <w:rPr>
                <w:rFonts w:cs="Arial"/>
                <w:sz w:val="22"/>
                <w:szCs w:val="22"/>
              </w:rPr>
              <w:fldChar w:fldCharType="end"/>
            </w:r>
            <w:r w:rsidRPr="000D01E8">
              <w:rPr>
                <w:rFonts w:cs="Arial"/>
                <w:sz w:val="22"/>
                <w:szCs w:val="22"/>
              </w:rPr>
              <w:tab/>
            </w:r>
            <w:r w:rsidRPr="000D01E8">
              <w:t>Andere Muttersprache (Muttersprache angeben):</w:t>
            </w:r>
          </w:p>
          <w:tbl>
            <w:tblPr>
              <w:tblStyle w:val="Tabellenraster"/>
              <w:tblpPr w:leftFromText="141" w:rightFromText="141" w:vertAnchor="text" w:horzAnchor="page" w:tblpX="4563" w:tblpY="74"/>
              <w:tblOverlap w:val="never"/>
              <w:tblW w:w="0" w:type="auto"/>
              <w:tblLayout w:type="fixed"/>
              <w:tblLook w:val="04A0" w:firstRow="1" w:lastRow="0" w:firstColumn="1" w:lastColumn="0" w:noHBand="0" w:noVBand="1"/>
            </w:tblPr>
            <w:tblGrid>
              <w:gridCol w:w="992"/>
              <w:gridCol w:w="992"/>
            </w:tblGrid>
            <w:tr w:rsidR="00932C67" w:rsidRPr="000D01E8" w14:paraId="1A4CD10D" w14:textId="77777777" w:rsidTr="00D51E12">
              <w:trPr>
                <w:trHeight w:val="146"/>
              </w:trPr>
              <w:tc>
                <w:tcPr>
                  <w:tcW w:w="992" w:type="dxa"/>
                </w:tcPr>
                <w:p w14:paraId="1A3955B0" w14:textId="77777777" w:rsidR="00932C67" w:rsidRPr="000D01E8" w:rsidRDefault="00932C67" w:rsidP="00D51E12">
                  <w:pPr>
                    <w:jc w:val="center"/>
                  </w:pPr>
                  <w:r w:rsidRPr="000D01E8">
                    <w:t>C1</w:t>
                  </w:r>
                </w:p>
              </w:tc>
              <w:tc>
                <w:tcPr>
                  <w:tcW w:w="992" w:type="dxa"/>
                </w:tcPr>
                <w:p w14:paraId="2498F070" w14:textId="77777777" w:rsidR="00932C67" w:rsidRPr="000D01E8" w:rsidRDefault="00932C67" w:rsidP="00D51E12">
                  <w:pPr>
                    <w:jc w:val="center"/>
                  </w:pPr>
                  <w:r w:rsidRPr="000D01E8">
                    <w:t>C2</w:t>
                  </w:r>
                </w:p>
              </w:tc>
            </w:tr>
            <w:tr w:rsidR="00932C67" w:rsidRPr="000D01E8" w14:paraId="7AB705C2" w14:textId="77777777" w:rsidTr="00D51E12">
              <w:trPr>
                <w:trHeight w:val="146"/>
              </w:trPr>
              <w:tc>
                <w:tcPr>
                  <w:tcW w:w="992" w:type="dxa"/>
                </w:tcPr>
                <w:p w14:paraId="0FFC9141" w14:textId="77777777" w:rsidR="00932C67" w:rsidRPr="000D01E8" w:rsidRDefault="00932C67" w:rsidP="00D51E12">
                  <w:pPr>
                    <w:jc w:val="center"/>
                    <w:rPr>
                      <w:rFonts w:cs="Arial"/>
                      <w:sz w:val="22"/>
                      <w:szCs w:val="22"/>
                    </w:rPr>
                  </w:pPr>
                  <w:r w:rsidRPr="007B1A7F">
                    <w:rPr>
                      <w:rFonts w:cs="Arial"/>
                      <w:sz w:val="22"/>
                      <w:szCs w:val="22"/>
                    </w:rPr>
                    <w:fldChar w:fldCharType="begin">
                      <w:ffData>
                        <w:name w:val="Controllo1"/>
                        <w:enabled/>
                        <w:calcOnExit w:val="0"/>
                        <w:checkBox>
                          <w:sizeAuto/>
                          <w:default w:val="0"/>
                        </w:checkBox>
                      </w:ffData>
                    </w:fldChar>
                  </w:r>
                  <w:r w:rsidRPr="000D01E8">
                    <w:rPr>
                      <w:rFonts w:cs="Arial"/>
                      <w:sz w:val="22"/>
                      <w:szCs w:val="22"/>
                    </w:rPr>
                    <w:instrText xml:space="preserve"> FORMCHECKBOX </w:instrText>
                  </w:r>
                  <w:r>
                    <w:rPr>
                      <w:rFonts w:cs="Arial"/>
                      <w:sz w:val="22"/>
                      <w:szCs w:val="22"/>
                    </w:rPr>
                  </w:r>
                  <w:r>
                    <w:rPr>
                      <w:rFonts w:cs="Arial"/>
                      <w:sz w:val="22"/>
                      <w:szCs w:val="22"/>
                    </w:rPr>
                    <w:fldChar w:fldCharType="separate"/>
                  </w:r>
                  <w:r w:rsidRPr="007B1A7F">
                    <w:rPr>
                      <w:rFonts w:cs="Arial"/>
                      <w:sz w:val="22"/>
                      <w:szCs w:val="22"/>
                    </w:rPr>
                    <w:fldChar w:fldCharType="end"/>
                  </w:r>
                </w:p>
              </w:tc>
              <w:tc>
                <w:tcPr>
                  <w:tcW w:w="992" w:type="dxa"/>
                </w:tcPr>
                <w:p w14:paraId="675D208F" w14:textId="77777777" w:rsidR="00932C67" w:rsidRPr="000D01E8" w:rsidRDefault="00932C67" w:rsidP="00D51E12">
                  <w:pPr>
                    <w:jc w:val="center"/>
                    <w:rPr>
                      <w:rFonts w:cs="Arial"/>
                      <w:sz w:val="22"/>
                      <w:szCs w:val="22"/>
                    </w:rPr>
                  </w:pPr>
                  <w:r w:rsidRPr="007B1A7F">
                    <w:rPr>
                      <w:rFonts w:cs="Arial"/>
                      <w:sz w:val="22"/>
                      <w:szCs w:val="22"/>
                    </w:rPr>
                    <w:fldChar w:fldCharType="begin">
                      <w:ffData>
                        <w:name w:val="Controllo1"/>
                        <w:enabled/>
                        <w:calcOnExit w:val="0"/>
                        <w:checkBox>
                          <w:sizeAuto/>
                          <w:default w:val="0"/>
                        </w:checkBox>
                      </w:ffData>
                    </w:fldChar>
                  </w:r>
                  <w:r w:rsidRPr="000D01E8">
                    <w:rPr>
                      <w:rFonts w:cs="Arial"/>
                      <w:sz w:val="22"/>
                      <w:szCs w:val="22"/>
                    </w:rPr>
                    <w:instrText xml:space="preserve"> FORMCHECKBOX </w:instrText>
                  </w:r>
                  <w:r>
                    <w:rPr>
                      <w:rFonts w:cs="Arial"/>
                      <w:sz w:val="22"/>
                      <w:szCs w:val="22"/>
                    </w:rPr>
                  </w:r>
                  <w:r>
                    <w:rPr>
                      <w:rFonts w:cs="Arial"/>
                      <w:sz w:val="22"/>
                      <w:szCs w:val="22"/>
                    </w:rPr>
                    <w:fldChar w:fldCharType="separate"/>
                  </w:r>
                  <w:r w:rsidRPr="007B1A7F">
                    <w:rPr>
                      <w:rFonts w:cs="Arial"/>
                      <w:sz w:val="22"/>
                      <w:szCs w:val="22"/>
                    </w:rPr>
                    <w:fldChar w:fldCharType="end"/>
                  </w:r>
                </w:p>
              </w:tc>
            </w:tr>
          </w:tbl>
          <w:p w14:paraId="5A64CE53" w14:textId="77777777" w:rsidR="00932C67" w:rsidRPr="000D01E8" w:rsidRDefault="00932C67" w:rsidP="00D51E12">
            <w:pPr>
              <w:tabs>
                <w:tab w:val="left" w:pos="708"/>
              </w:tabs>
              <w:spacing w:before="20" w:after="20"/>
            </w:pPr>
            <w:r w:rsidRPr="000D01E8">
              <w:tab/>
              <w:t>Sprachkenntnisse Deutsch:</w:t>
            </w:r>
          </w:p>
        </w:tc>
      </w:tr>
      <w:tr w:rsidR="00932C67" w:rsidRPr="000D01E8" w14:paraId="012F89E8" w14:textId="77777777" w:rsidTr="00D51E12">
        <w:trPr>
          <w:cantSplit/>
          <w:trHeight w:val="340"/>
        </w:trPr>
        <w:tc>
          <w:tcPr>
            <w:tcW w:w="9498" w:type="dxa"/>
            <w:gridSpan w:val="5"/>
            <w:tcBorders>
              <w:top w:val="single" w:sz="4" w:space="0" w:color="FFFFFF" w:themeColor="background1"/>
              <w:bottom w:val="single" w:sz="4" w:space="0" w:color="FFFFFF" w:themeColor="background1"/>
            </w:tcBorders>
            <w:shd w:val="pct5" w:color="000000" w:fill="FFFFFF"/>
          </w:tcPr>
          <w:p w14:paraId="4B96A365" w14:textId="77777777" w:rsidR="00932C67" w:rsidRPr="000D01E8" w:rsidRDefault="00932C67" w:rsidP="00D51E12">
            <w:pPr>
              <w:pStyle w:val="AufzhlungAnlagen"/>
              <w:ind w:left="567" w:firstLine="0"/>
            </w:pPr>
          </w:p>
          <w:p w14:paraId="6D0727FD" w14:textId="77777777" w:rsidR="00932C67" w:rsidRPr="000D01E8" w:rsidRDefault="00932C67" w:rsidP="00D51E12">
            <w:pPr>
              <w:pStyle w:val="AufzhlungAnlagen"/>
              <w:ind w:left="567" w:firstLine="0"/>
            </w:pPr>
            <w:r w:rsidRPr="000D01E8">
              <w:t>Nachweise:</w:t>
            </w:r>
          </w:p>
          <w:p w14:paraId="46960DFF" w14:textId="77777777" w:rsidR="00932C67" w:rsidRPr="000D01E8" w:rsidRDefault="00932C67" w:rsidP="00D51E12">
            <w:pPr>
              <w:pStyle w:val="AufzhlungAnlagen"/>
              <w:ind w:left="567" w:firstLine="0"/>
            </w:pPr>
          </w:p>
          <w:p w14:paraId="05A3B77F" w14:textId="77777777" w:rsidR="00932C67" w:rsidRPr="000D01E8" w:rsidRDefault="00932C67" w:rsidP="00D51E12">
            <w:pPr>
              <w:tabs>
                <w:tab w:val="left" w:pos="708"/>
              </w:tabs>
              <w:spacing w:before="20" w:after="20"/>
              <w:ind w:left="567"/>
            </w:pPr>
            <w:r w:rsidRPr="007B1A7F">
              <w:rPr>
                <w:rFonts w:cs="Arial"/>
                <w:sz w:val="22"/>
                <w:szCs w:val="22"/>
              </w:rPr>
              <w:fldChar w:fldCharType="begin">
                <w:ffData>
                  <w:name w:val="Controllo1"/>
                  <w:enabled/>
                  <w:calcOnExit w:val="0"/>
                  <w:checkBox>
                    <w:sizeAuto/>
                    <w:default w:val="0"/>
                  </w:checkBox>
                </w:ffData>
              </w:fldChar>
            </w:r>
            <w:r w:rsidRPr="000D01E8">
              <w:rPr>
                <w:rFonts w:cs="Arial"/>
                <w:sz w:val="22"/>
                <w:szCs w:val="22"/>
              </w:rPr>
              <w:instrText xml:space="preserve"> FORMCHECKBOX </w:instrText>
            </w:r>
            <w:r>
              <w:rPr>
                <w:rFonts w:cs="Arial"/>
                <w:sz w:val="22"/>
                <w:szCs w:val="22"/>
              </w:rPr>
            </w:r>
            <w:r>
              <w:rPr>
                <w:rFonts w:cs="Arial"/>
                <w:sz w:val="22"/>
                <w:szCs w:val="22"/>
              </w:rPr>
              <w:fldChar w:fldCharType="separate"/>
            </w:r>
            <w:r w:rsidRPr="007B1A7F">
              <w:rPr>
                <w:rFonts w:cs="Arial"/>
                <w:sz w:val="22"/>
                <w:szCs w:val="22"/>
              </w:rPr>
              <w:fldChar w:fldCharType="end"/>
            </w:r>
            <w:r w:rsidRPr="000D01E8">
              <w:rPr>
                <w:rFonts w:cs="Arial"/>
                <w:sz w:val="22"/>
                <w:szCs w:val="22"/>
              </w:rPr>
              <w:tab/>
            </w:r>
            <w:r w:rsidRPr="000D01E8">
              <w:t>Beilage (Zeugnisse, ….):</w:t>
            </w:r>
          </w:p>
          <w:p w14:paraId="74C33E07" w14:textId="77777777" w:rsidR="00932C67" w:rsidRPr="000D01E8" w:rsidRDefault="00932C67" w:rsidP="00D51E12">
            <w:pPr>
              <w:tabs>
                <w:tab w:val="left" w:pos="708"/>
              </w:tabs>
              <w:spacing w:before="20" w:after="20"/>
              <w:ind w:left="567"/>
            </w:pPr>
            <w:r w:rsidRPr="007B1A7F">
              <w:rPr>
                <w:rFonts w:cs="Arial"/>
                <w:sz w:val="22"/>
                <w:szCs w:val="22"/>
              </w:rPr>
              <w:fldChar w:fldCharType="begin">
                <w:ffData>
                  <w:name w:val="Controllo1"/>
                  <w:enabled/>
                  <w:calcOnExit w:val="0"/>
                  <w:checkBox>
                    <w:sizeAuto/>
                    <w:default w:val="0"/>
                  </w:checkBox>
                </w:ffData>
              </w:fldChar>
            </w:r>
            <w:r w:rsidRPr="000D01E8">
              <w:rPr>
                <w:rFonts w:cs="Arial"/>
                <w:sz w:val="22"/>
                <w:szCs w:val="22"/>
              </w:rPr>
              <w:instrText xml:space="preserve"> FORMCHECKBOX </w:instrText>
            </w:r>
            <w:r>
              <w:rPr>
                <w:rFonts w:cs="Arial"/>
                <w:sz w:val="22"/>
                <w:szCs w:val="22"/>
              </w:rPr>
            </w:r>
            <w:r>
              <w:rPr>
                <w:rFonts w:cs="Arial"/>
                <w:sz w:val="22"/>
                <w:szCs w:val="22"/>
              </w:rPr>
              <w:fldChar w:fldCharType="separate"/>
            </w:r>
            <w:r w:rsidRPr="007B1A7F">
              <w:rPr>
                <w:rFonts w:cs="Arial"/>
                <w:sz w:val="22"/>
                <w:szCs w:val="22"/>
              </w:rPr>
              <w:fldChar w:fldCharType="end"/>
            </w:r>
            <w:r w:rsidRPr="000D01E8">
              <w:rPr>
                <w:rFonts w:cs="Arial"/>
                <w:sz w:val="22"/>
                <w:szCs w:val="22"/>
              </w:rPr>
              <w:tab/>
            </w:r>
            <w:r w:rsidRPr="000D01E8">
              <w:t>Referenzen (Text max 1 Seite):</w:t>
            </w:r>
          </w:p>
        </w:tc>
      </w:tr>
    </w:tbl>
    <w:p w14:paraId="17CA4A66" w14:textId="0FDDBEAC" w:rsidR="00932C67" w:rsidRDefault="00932C67" w:rsidP="00932C67">
      <w:pPr>
        <w:pStyle w:val="Fliesstext"/>
        <w:spacing w:before="0" w:after="0"/>
        <w:rPr>
          <w:b/>
        </w:rPr>
      </w:pPr>
    </w:p>
    <w:p w14:paraId="48E88461" w14:textId="77777777" w:rsidR="001F3AC4" w:rsidRPr="000D01E8" w:rsidRDefault="001F3AC4" w:rsidP="00932C67">
      <w:pPr>
        <w:pStyle w:val="Fliesstext"/>
        <w:spacing w:before="0" w:after="0"/>
        <w:rPr>
          <w:b/>
        </w:rPr>
      </w:pPr>
    </w:p>
    <w:tbl>
      <w:tblPr>
        <w:tblW w:w="9639" w:type="dxa"/>
        <w:tblLayout w:type="fixed"/>
        <w:tblCellMar>
          <w:left w:w="0" w:type="dxa"/>
          <w:right w:w="0" w:type="dxa"/>
        </w:tblCellMar>
        <w:tblLook w:val="0000" w:firstRow="0" w:lastRow="0" w:firstColumn="0" w:lastColumn="0" w:noHBand="0" w:noVBand="0"/>
      </w:tblPr>
      <w:tblGrid>
        <w:gridCol w:w="2835"/>
        <w:gridCol w:w="141"/>
        <w:gridCol w:w="426"/>
        <w:gridCol w:w="851"/>
        <w:gridCol w:w="944"/>
        <w:gridCol w:w="2221"/>
        <w:gridCol w:w="2221"/>
      </w:tblGrid>
      <w:tr w:rsidR="00932C67" w:rsidRPr="000D01E8" w14:paraId="69B50263" w14:textId="77777777" w:rsidTr="00D51E12">
        <w:trPr>
          <w:trHeight w:val="340"/>
        </w:trPr>
        <w:tc>
          <w:tcPr>
            <w:tcW w:w="2835" w:type="dxa"/>
          </w:tcPr>
          <w:p w14:paraId="4694D89D" w14:textId="77777777" w:rsidR="00932C67" w:rsidRPr="000D01E8" w:rsidRDefault="00932C67" w:rsidP="00D51E12">
            <w:pPr>
              <w:tabs>
                <w:tab w:val="left" w:pos="3828"/>
                <w:tab w:val="left" w:pos="3969"/>
                <w:tab w:val="left" w:pos="6237"/>
                <w:tab w:val="left" w:pos="7371"/>
              </w:tabs>
              <w:rPr>
                <w:b/>
                <w:bCs/>
              </w:rPr>
            </w:pPr>
            <w:r w:rsidRPr="000D01E8">
              <w:rPr>
                <w:b/>
                <w:bCs/>
              </w:rPr>
              <w:t>Referenzprojekt Nr. 1</w:t>
            </w:r>
          </w:p>
        </w:tc>
        <w:tc>
          <w:tcPr>
            <w:tcW w:w="141" w:type="dxa"/>
            <w:tcBorders>
              <w:right w:val="single" w:sz="4" w:space="0" w:color="FFFFFF" w:themeColor="background1"/>
            </w:tcBorders>
          </w:tcPr>
          <w:p w14:paraId="5746CECC" w14:textId="77777777" w:rsidR="00932C67" w:rsidRPr="000D01E8" w:rsidRDefault="00932C67"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52783C7A" w14:textId="77777777" w:rsidR="00932C67" w:rsidRPr="000D01E8" w:rsidRDefault="00932C67" w:rsidP="00D51E12">
            <w:pPr>
              <w:pStyle w:val="Standard10"/>
              <w:tabs>
                <w:tab w:val="clear" w:pos="567"/>
                <w:tab w:val="clear" w:pos="1134"/>
                <w:tab w:val="clear" w:pos="4678"/>
                <w:tab w:val="clear" w:pos="9356"/>
              </w:tabs>
              <w:spacing w:before="0" w:after="0"/>
              <w:rPr>
                <w:lang w:val="de-CH"/>
              </w:rPr>
            </w:pPr>
          </w:p>
        </w:tc>
      </w:tr>
      <w:tr w:rsidR="00932C67" w:rsidRPr="000D01E8" w14:paraId="682062CC" w14:textId="77777777" w:rsidTr="00D51E12">
        <w:trPr>
          <w:trHeight w:val="340"/>
        </w:trPr>
        <w:tc>
          <w:tcPr>
            <w:tcW w:w="2835" w:type="dxa"/>
          </w:tcPr>
          <w:p w14:paraId="602989A6" w14:textId="77777777" w:rsidR="00932C67" w:rsidRPr="000D01E8" w:rsidRDefault="00932C67" w:rsidP="00D51E12">
            <w:pPr>
              <w:tabs>
                <w:tab w:val="left" w:pos="3828"/>
                <w:tab w:val="left" w:pos="3969"/>
                <w:tab w:val="left" w:pos="5103"/>
                <w:tab w:val="left" w:pos="6237"/>
                <w:tab w:val="left" w:pos="7371"/>
                <w:tab w:val="left" w:pos="8505"/>
              </w:tabs>
            </w:pPr>
            <w:r w:rsidRPr="000D01E8">
              <w:t>Auftraggeber</w:t>
            </w:r>
          </w:p>
        </w:tc>
        <w:tc>
          <w:tcPr>
            <w:tcW w:w="141" w:type="dxa"/>
            <w:tcBorders>
              <w:right w:val="single" w:sz="4" w:space="0" w:color="FFFFFF" w:themeColor="background1"/>
            </w:tcBorders>
          </w:tcPr>
          <w:p w14:paraId="34927E8C" w14:textId="77777777" w:rsidR="00932C67" w:rsidRPr="000D01E8" w:rsidRDefault="00932C67"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730D8125" w14:textId="77777777" w:rsidR="00932C67" w:rsidRPr="000D01E8" w:rsidRDefault="00932C67" w:rsidP="00D51E12"/>
        </w:tc>
      </w:tr>
      <w:tr w:rsidR="00932C67" w:rsidRPr="000D01E8" w14:paraId="0A4ED1D4" w14:textId="77777777" w:rsidTr="00D51E12">
        <w:trPr>
          <w:trHeight w:val="340"/>
        </w:trPr>
        <w:tc>
          <w:tcPr>
            <w:tcW w:w="2835" w:type="dxa"/>
          </w:tcPr>
          <w:p w14:paraId="3D7B1DC7" w14:textId="77777777" w:rsidR="00932C67" w:rsidRPr="000D01E8" w:rsidRDefault="00932C67" w:rsidP="00D51E12">
            <w:pPr>
              <w:tabs>
                <w:tab w:val="left" w:pos="2552"/>
                <w:tab w:val="left" w:pos="2694"/>
                <w:tab w:val="left" w:pos="3402"/>
              </w:tabs>
            </w:pPr>
            <w:r w:rsidRPr="000D01E8">
              <w:t>Beschreibung des Projektes</w:t>
            </w:r>
          </w:p>
        </w:tc>
        <w:tc>
          <w:tcPr>
            <w:tcW w:w="141" w:type="dxa"/>
            <w:tcBorders>
              <w:right w:val="single" w:sz="4" w:space="0" w:color="FFFFFF" w:themeColor="background1"/>
            </w:tcBorders>
          </w:tcPr>
          <w:p w14:paraId="373223D3" w14:textId="77777777" w:rsidR="00932C67" w:rsidRPr="000D01E8" w:rsidRDefault="00932C67"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199528E6" w14:textId="77777777" w:rsidR="00932C67" w:rsidRPr="000D01E8" w:rsidRDefault="00932C67" w:rsidP="00D51E12">
            <w:pPr>
              <w:rPr>
                <w:color w:val="0070C0"/>
                <w:highlight w:val="yellow"/>
              </w:rPr>
            </w:pPr>
          </w:p>
        </w:tc>
      </w:tr>
      <w:tr w:rsidR="00932C67" w:rsidRPr="000D01E8" w14:paraId="7DD674E2" w14:textId="77777777" w:rsidTr="00D51E12">
        <w:trPr>
          <w:trHeight w:val="340"/>
        </w:trPr>
        <w:tc>
          <w:tcPr>
            <w:tcW w:w="2835" w:type="dxa"/>
          </w:tcPr>
          <w:p w14:paraId="0CD4766E" w14:textId="77777777" w:rsidR="00932C67" w:rsidRPr="000D01E8" w:rsidRDefault="00932C67" w:rsidP="00D51E12">
            <w:pPr>
              <w:tabs>
                <w:tab w:val="left" w:pos="2552"/>
                <w:tab w:val="left" w:pos="2694"/>
                <w:tab w:val="left" w:pos="3402"/>
              </w:tabs>
            </w:pPr>
            <w:r w:rsidRPr="000D01E8">
              <w:t>Fachgebiet</w:t>
            </w:r>
          </w:p>
        </w:tc>
        <w:tc>
          <w:tcPr>
            <w:tcW w:w="141" w:type="dxa"/>
            <w:tcBorders>
              <w:right w:val="single" w:sz="4" w:space="0" w:color="FFFFFF" w:themeColor="background1"/>
            </w:tcBorders>
          </w:tcPr>
          <w:p w14:paraId="4DD00738" w14:textId="77777777" w:rsidR="00932C67" w:rsidRPr="000D01E8" w:rsidRDefault="00932C67"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40B1BE18" w14:textId="77777777" w:rsidR="00932C67" w:rsidRPr="000D01E8" w:rsidRDefault="00932C67" w:rsidP="00D51E12">
            <w:pPr>
              <w:rPr>
                <w:color w:val="0070C0"/>
                <w:highlight w:val="yellow"/>
              </w:rPr>
            </w:pPr>
          </w:p>
        </w:tc>
      </w:tr>
      <w:tr w:rsidR="00932C67" w:rsidRPr="000D01E8" w14:paraId="11CB7542" w14:textId="77777777" w:rsidTr="00D51E12">
        <w:trPr>
          <w:trHeight w:val="340"/>
        </w:trPr>
        <w:tc>
          <w:tcPr>
            <w:tcW w:w="2835" w:type="dxa"/>
          </w:tcPr>
          <w:p w14:paraId="274EFDF6" w14:textId="77777777" w:rsidR="00932C67" w:rsidRPr="000D01E8" w:rsidRDefault="00932C67" w:rsidP="00D51E12">
            <w:pPr>
              <w:tabs>
                <w:tab w:val="left" w:pos="2552"/>
                <w:tab w:val="left" w:pos="2694"/>
                <w:tab w:val="left" w:pos="3402"/>
              </w:tabs>
            </w:pPr>
            <w:r w:rsidRPr="000D01E8">
              <w:t>Ungefähre Kosten (Gesamt-) Projekt [CHF]</w:t>
            </w:r>
          </w:p>
        </w:tc>
        <w:tc>
          <w:tcPr>
            <w:tcW w:w="141" w:type="dxa"/>
            <w:tcBorders>
              <w:right w:val="single" w:sz="4" w:space="0" w:color="FFFFFF" w:themeColor="background1"/>
            </w:tcBorders>
          </w:tcPr>
          <w:p w14:paraId="1C718396" w14:textId="77777777" w:rsidR="00932C67" w:rsidRPr="000D01E8" w:rsidRDefault="00932C67"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49D1D454" w14:textId="77777777" w:rsidR="00932C67" w:rsidRPr="000D01E8" w:rsidRDefault="00932C67" w:rsidP="00D51E12">
            <w:r w:rsidRPr="000D01E8">
              <w:rPr>
                <w:color w:val="0070C0"/>
                <w:highlight w:val="yellow"/>
              </w:rPr>
              <w:t>[    ]</w:t>
            </w:r>
          </w:p>
        </w:tc>
      </w:tr>
      <w:tr w:rsidR="00932C67" w:rsidRPr="000D01E8" w14:paraId="13A9026C" w14:textId="77777777" w:rsidTr="00D51E12">
        <w:trPr>
          <w:trHeight w:val="340"/>
        </w:trPr>
        <w:tc>
          <w:tcPr>
            <w:tcW w:w="2835" w:type="dxa"/>
          </w:tcPr>
          <w:p w14:paraId="455E172E" w14:textId="77777777" w:rsidR="00932C67" w:rsidRPr="000D01E8" w:rsidRDefault="00932C67" w:rsidP="00D51E12">
            <w:pPr>
              <w:tabs>
                <w:tab w:val="left" w:pos="2552"/>
                <w:tab w:val="left" w:pos="2694"/>
                <w:tab w:val="left" w:pos="3402"/>
              </w:tabs>
            </w:pPr>
            <w:r w:rsidRPr="000D01E8">
              <w:t>Ungefähre Summe Planerauftrag im Projekt [CHF]</w:t>
            </w:r>
          </w:p>
        </w:tc>
        <w:tc>
          <w:tcPr>
            <w:tcW w:w="141" w:type="dxa"/>
            <w:tcBorders>
              <w:right w:val="single" w:sz="4" w:space="0" w:color="FFFFFF" w:themeColor="background1"/>
            </w:tcBorders>
          </w:tcPr>
          <w:p w14:paraId="45AC0E03" w14:textId="77777777" w:rsidR="00932C67" w:rsidRPr="000D01E8" w:rsidRDefault="00932C67"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74A25BCF" w14:textId="77777777" w:rsidR="00932C67" w:rsidRPr="000D01E8" w:rsidRDefault="00932C67" w:rsidP="00D51E12">
            <w:r w:rsidRPr="000D01E8">
              <w:rPr>
                <w:color w:val="0070C0"/>
                <w:highlight w:val="yellow"/>
              </w:rPr>
              <w:t>[    ]</w:t>
            </w:r>
            <w:r w:rsidRPr="000D01E8">
              <w:rPr>
                <w:color w:val="0070C0"/>
              </w:rPr>
              <w:t xml:space="preserve"> </w:t>
            </w:r>
          </w:p>
        </w:tc>
      </w:tr>
      <w:tr w:rsidR="00932C67" w:rsidRPr="000D01E8" w14:paraId="78A53E07" w14:textId="77777777" w:rsidTr="00D51E12">
        <w:trPr>
          <w:trHeight w:val="340"/>
        </w:trPr>
        <w:tc>
          <w:tcPr>
            <w:tcW w:w="2835" w:type="dxa"/>
            <w:vMerge w:val="restart"/>
          </w:tcPr>
          <w:p w14:paraId="55CEA434" w14:textId="77777777" w:rsidR="00932C67" w:rsidRPr="000D01E8" w:rsidRDefault="00932C67" w:rsidP="00D51E12">
            <w:pPr>
              <w:tabs>
                <w:tab w:val="left" w:pos="2552"/>
                <w:tab w:val="left" w:pos="2694"/>
                <w:tab w:val="left" w:pos="3402"/>
              </w:tabs>
            </w:pPr>
            <w:r w:rsidRPr="000D01E8">
              <w:t>Bearbeitete SIA-Phasen, Ausführungszeitraum, Stichworte der Tätigkeiten und Zeitraum der Phase</w:t>
            </w:r>
          </w:p>
        </w:tc>
        <w:tc>
          <w:tcPr>
            <w:tcW w:w="141" w:type="dxa"/>
            <w:tcBorders>
              <w:right w:val="single" w:sz="4" w:space="0" w:color="FFFFFF" w:themeColor="background1"/>
            </w:tcBorders>
          </w:tcPr>
          <w:p w14:paraId="737E36DB" w14:textId="77777777" w:rsidR="00932C67" w:rsidRPr="000D01E8" w:rsidRDefault="00932C67" w:rsidP="00D51E12">
            <w:pPr>
              <w:tabs>
                <w:tab w:val="left" w:pos="2552"/>
                <w:tab w:val="left" w:pos="2694"/>
                <w:tab w:val="left" w:pos="3402"/>
              </w:tabs>
              <w:ind w:left="-70"/>
            </w:pPr>
          </w:p>
        </w:tc>
        <w:tc>
          <w:tcPr>
            <w:tcW w:w="426" w:type="dxa"/>
            <w:tcBorders>
              <w:top w:val="single" w:sz="4" w:space="0" w:color="FFFFFF" w:themeColor="background1"/>
              <w:left w:val="single" w:sz="4" w:space="0" w:color="FFFFFF" w:themeColor="background1"/>
              <w:right w:val="single" w:sz="4" w:space="0" w:color="FFFFFF" w:themeColor="background1"/>
            </w:tcBorders>
            <w:shd w:val="pct5" w:color="000000" w:fill="FFFFFF"/>
          </w:tcPr>
          <w:p w14:paraId="4C0B52D7" w14:textId="77777777" w:rsidR="00932C67" w:rsidRPr="000D01E8" w:rsidRDefault="00932C67" w:rsidP="00D51E12">
            <w:pPr>
              <w:rPr>
                <w:color w:val="0070C0"/>
              </w:rPr>
            </w:pPr>
            <w:r w:rsidRPr="000D01E8">
              <w:rPr>
                <w:color w:val="0070C0"/>
              </w:rPr>
              <w:t>32:</w:t>
            </w:r>
          </w:p>
        </w:tc>
        <w:tc>
          <w:tcPr>
            <w:tcW w:w="851" w:type="dxa"/>
            <w:tcBorders>
              <w:top w:val="single" w:sz="4" w:space="0" w:color="FFFFFF" w:themeColor="background1"/>
              <w:left w:val="single" w:sz="4" w:space="0" w:color="FFFFFF" w:themeColor="background1"/>
              <w:right w:val="single" w:sz="4" w:space="0" w:color="FFFFFF" w:themeColor="background1"/>
            </w:tcBorders>
            <w:shd w:val="pct5" w:color="000000" w:fill="FFFFFF"/>
          </w:tcPr>
          <w:p w14:paraId="6975CF81" w14:textId="77777777" w:rsidR="00932C67" w:rsidRPr="000D01E8" w:rsidRDefault="00932C67" w:rsidP="00D51E12">
            <w:pPr>
              <w:rPr>
                <w:color w:val="0070C0"/>
                <w:highlight w:val="yellow"/>
              </w:rPr>
            </w:pPr>
            <w:r w:rsidRPr="000D01E8">
              <w:rPr>
                <w:color w:val="0070C0"/>
                <w:highlight w:val="yellow"/>
              </w:rPr>
              <w:t>[Jahr(e)]</w:t>
            </w:r>
          </w:p>
        </w:tc>
        <w:tc>
          <w:tcPr>
            <w:tcW w:w="5386" w:type="dxa"/>
            <w:gridSpan w:val="3"/>
            <w:tcBorders>
              <w:top w:val="single" w:sz="4" w:space="0" w:color="FFFFFF" w:themeColor="background1"/>
              <w:left w:val="single" w:sz="4" w:space="0" w:color="FFFFFF" w:themeColor="background1"/>
              <w:right w:val="single" w:sz="4" w:space="0" w:color="FFFFFF" w:themeColor="background1"/>
            </w:tcBorders>
            <w:shd w:val="pct5" w:color="000000" w:fill="FFFFFF"/>
          </w:tcPr>
          <w:p w14:paraId="67A67A0D" w14:textId="77777777" w:rsidR="00932C67" w:rsidRPr="000D01E8" w:rsidRDefault="00932C67" w:rsidP="00D51E12">
            <w:pPr>
              <w:rPr>
                <w:color w:val="0070C0"/>
                <w:highlight w:val="yellow"/>
              </w:rPr>
            </w:pPr>
            <w:r w:rsidRPr="000D01E8">
              <w:rPr>
                <w:color w:val="0070C0"/>
                <w:highlight w:val="yellow"/>
              </w:rPr>
              <w:t>[Tätigkeiten]</w:t>
            </w:r>
          </w:p>
        </w:tc>
      </w:tr>
      <w:tr w:rsidR="00932C67" w:rsidRPr="000D01E8" w14:paraId="2A77AE03" w14:textId="77777777" w:rsidTr="00D51E12">
        <w:trPr>
          <w:trHeight w:val="340"/>
        </w:trPr>
        <w:tc>
          <w:tcPr>
            <w:tcW w:w="2835" w:type="dxa"/>
            <w:vMerge/>
          </w:tcPr>
          <w:p w14:paraId="764995AA" w14:textId="77777777" w:rsidR="00932C67" w:rsidRPr="000D01E8" w:rsidRDefault="00932C67" w:rsidP="00D51E12">
            <w:pPr>
              <w:tabs>
                <w:tab w:val="left" w:pos="2552"/>
                <w:tab w:val="left" w:pos="2694"/>
                <w:tab w:val="left" w:pos="3402"/>
              </w:tabs>
            </w:pPr>
          </w:p>
        </w:tc>
        <w:tc>
          <w:tcPr>
            <w:tcW w:w="141" w:type="dxa"/>
            <w:tcBorders>
              <w:right w:val="single" w:sz="4" w:space="0" w:color="FFFFFF" w:themeColor="background1"/>
            </w:tcBorders>
          </w:tcPr>
          <w:p w14:paraId="7FFF9629" w14:textId="77777777" w:rsidR="00932C67" w:rsidRPr="000D01E8" w:rsidRDefault="00932C67"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0B30A965" w14:textId="77777777" w:rsidR="00932C67" w:rsidRPr="000D01E8" w:rsidRDefault="00932C67" w:rsidP="00D51E12">
            <w:r w:rsidRPr="000D01E8">
              <w:rPr>
                <w:color w:val="0070C0"/>
              </w:rPr>
              <w:t>33:</w:t>
            </w:r>
          </w:p>
        </w:tc>
        <w:tc>
          <w:tcPr>
            <w:tcW w:w="851" w:type="dxa"/>
            <w:tcBorders>
              <w:left w:val="single" w:sz="4" w:space="0" w:color="FFFFFF" w:themeColor="background1"/>
              <w:right w:val="single" w:sz="4" w:space="0" w:color="FFFFFF" w:themeColor="background1"/>
            </w:tcBorders>
            <w:shd w:val="pct5" w:color="000000" w:fill="FFFFFF"/>
          </w:tcPr>
          <w:p w14:paraId="64DF3CF7" w14:textId="77777777" w:rsidR="00932C67" w:rsidRPr="000D01E8" w:rsidRDefault="00932C67"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6332AF30" w14:textId="77777777" w:rsidR="00932C67" w:rsidRPr="000D01E8" w:rsidRDefault="00932C67" w:rsidP="00D51E12">
            <w:r w:rsidRPr="000D01E8">
              <w:rPr>
                <w:color w:val="0070C0"/>
                <w:highlight w:val="yellow"/>
              </w:rPr>
              <w:t>[Tätigkeiten]</w:t>
            </w:r>
          </w:p>
        </w:tc>
      </w:tr>
      <w:tr w:rsidR="00932C67" w:rsidRPr="000D01E8" w14:paraId="2490A18C" w14:textId="77777777" w:rsidTr="00D51E12">
        <w:trPr>
          <w:trHeight w:val="340"/>
        </w:trPr>
        <w:tc>
          <w:tcPr>
            <w:tcW w:w="2835" w:type="dxa"/>
            <w:vMerge/>
          </w:tcPr>
          <w:p w14:paraId="4C5B804E" w14:textId="77777777" w:rsidR="00932C67" w:rsidRPr="000D01E8" w:rsidRDefault="00932C67" w:rsidP="00D51E12">
            <w:pPr>
              <w:tabs>
                <w:tab w:val="left" w:pos="2552"/>
                <w:tab w:val="left" w:pos="2694"/>
                <w:tab w:val="left" w:pos="3402"/>
              </w:tabs>
            </w:pPr>
          </w:p>
        </w:tc>
        <w:tc>
          <w:tcPr>
            <w:tcW w:w="141" w:type="dxa"/>
            <w:tcBorders>
              <w:right w:val="single" w:sz="4" w:space="0" w:color="FFFFFF" w:themeColor="background1"/>
            </w:tcBorders>
          </w:tcPr>
          <w:p w14:paraId="6D561AA8" w14:textId="77777777" w:rsidR="00932C67" w:rsidRPr="000D01E8" w:rsidRDefault="00932C67"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1B499592" w14:textId="77777777" w:rsidR="00932C67" w:rsidRPr="000D01E8" w:rsidRDefault="00932C67" w:rsidP="00D51E12">
            <w:r w:rsidRPr="000D01E8">
              <w:rPr>
                <w:color w:val="0070C0"/>
              </w:rPr>
              <w:t>41:</w:t>
            </w:r>
          </w:p>
        </w:tc>
        <w:tc>
          <w:tcPr>
            <w:tcW w:w="851" w:type="dxa"/>
            <w:tcBorders>
              <w:left w:val="single" w:sz="4" w:space="0" w:color="FFFFFF" w:themeColor="background1"/>
              <w:right w:val="single" w:sz="4" w:space="0" w:color="FFFFFF" w:themeColor="background1"/>
            </w:tcBorders>
            <w:shd w:val="pct5" w:color="000000" w:fill="FFFFFF"/>
          </w:tcPr>
          <w:p w14:paraId="70FBC34D" w14:textId="77777777" w:rsidR="00932C67" w:rsidRPr="000D01E8" w:rsidRDefault="00932C67"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058042D5" w14:textId="77777777" w:rsidR="00932C67" w:rsidRPr="000D01E8" w:rsidRDefault="00932C67" w:rsidP="00D51E12">
            <w:r w:rsidRPr="000D01E8">
              <w:rPr>
                <w:color w:val="0070C0"/>
                <w:highlight w:val="yellow"/>
              </w:rPr>
              <w:t>[Tätigkeiten]</w:t>
            </w:r>
          </w:p>
        </w:tc>
      </w:tr>
      <w:tr w:rsidR="00932C67" w:rsidRPr="000D01E8" w14:paraId="6D51F78C" w14:textId="77777777" w:rsidTr="00D51E12">
        <w:trPr>
          <w:trHeight w:val="340"/>
        </w:trPr>
        <w:tc>
          <w:tcPr>
            <w:tcW w:w="2835" w:type="dxa"/>
            <w:vMerge/>
          </w:tcPr>
          <w:p w14:paraId="5B924C3A" w14:textId="77777777" w:rsidR="00932C67" w:rsidRPr="000D01E8" w:rsidRDefault="00932C67" w:rsidP="00D51E12">
            <w:pPr>
              <w:tabs>
                <w:tab w:val="left" w:pos="2552"/>
                <w:tab w:val="left" w:pos="2694"/>
                <w:tab w:val="left" w:pos="3402"/>
              </w:tabs>
            </w:pPr>
          </w:p>
        </w:tc>
        <w:tc>
          <w:tcPr>
            <w:tcW w:w="141" w:type="dxa"/>
            <w:tcBorders>
              <w:right w:val="single" w:sz="4" w:space="0" w:color="FFFFFF" w:themeColor="background1"/>
            </w:tcBorders>
          </w:tcPr>
          <w:p w14:paraId="16833B25" w14:textId="77777777" w:rsidR="00932C67" w:rsidRPr="000D01E8" w:rsidRDefault="00932C67"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4380A766" w14:textId="77777777" w:rsidR="00932C67" w:rsidRPr="000D01E8" w:rsidRDefault="00932C67" w:rsidP="00D51E12">
            <w:r w:rsidRPr="000D01E8">
              <w:rPr>
                <w:color w:val="0070C0"/>
              </w:rPr>
              <w:t>51:</w:t>
            </w:r>
          </w:p>
        </w:tc>
        <w:tc>
          <w:tcPr>
            <w:tcW w:w="851" w:type="dxa"/>
            <w:tcBorders>
              <w:left w:val="single" w:sz="4" w:space="0" w:color="FFFFFF" w:themeColor="background1"/>
              <w:right w:val="single" w:sz="4" w:space="0" w:color="FFFFFF" w:themeColor="background1"/>
            </w:tcBorders>
            <w:shd w:val="pct5" w:color="000000" w:fill="FFFFFF"/>
          </w:tcPr>
          <w:p w14:paraId="39A2CD4C" w14:textId="77777777" w:rsidR="00932C67" w:rsidRPr="000D01E8" w:rsidRDefault="00932C67"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35AA9CE6" w14:textId="77777777" w:rsidR="00932C67" w:rsidRPr="000D01E8" w:rsidRDefault="00932C67" w:rsidP="00D51E12">
            <w:r w:rsidRPr="000D01E8">
              <w:rPr>
                <w:color w:val="0070C0"/>
                <w:highlight w:val="yellow"/>
              </w:rPr>
              <w:t>[Tätigkeiten]</w:t>
            </w:r>
          </w:p>
        </w:tc>
      </w:tr>
      <w:tr w:rsidR="00932C67" w:rsidRPr="000D01E8" w14:paraId="1B299B44" w14:textId="77777777" w:rsidTr="00D51E12">
        <w:trPr>
          <w:trHeight w:val="340"/>
        </w:trPr>
        <w:tc>
          <w:tcPr>
            <w:tcW w:w="2835" w:type="dxa"/>
            <w:vMerge/>
          </w:tcPr>
          <w:p w14:paraId="7C92A773" w14:textId="77777777" w:rsidR="00932C67" w:rsidRPr="000D01E8" w:rsidRDefault="00932C67" w:rsidP="00D51E12">
            <w:pPr>
              <w:tabs>
                <w:tab w:val="left" w:pos="2552"/>
                <w:tab w:val="left" w:pos="2694"/>
                <w:tab w:val="left" w:pos="3402"/>
              </w:tabs>
            </w:pPr>
          </w:p>
        </w:tc>
        <w:tc>
          <w:tcPr>
            <w:tcW w:w="141" w:type="dxa"/>
            <w:tcBorders>
              <w:right w:val="single" w:sz="4" w:space="0" w:color="FFFFFF" w:themeColor="background1"/>
            </w:tcBorders>
          </w:tcPr>
          <w:p w14:paraId="212ECEB5" w14:textId="77777777" w:rsidR="00932C67" w:rsidRPr="000D01E8" w:rsidRDefault="00932C67"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1BBCA6D6" w14:textId="77777777" w:rsidR="00932C67" w:rsidRPr="000D01E8" w:rsidRDefault="00932C67" w:rsidP="00D51E12">
            <w:r w:rsidRPr="000D01E8">
              <w:rPr>
                <w:color w:val="0070C0"/>
              </w:rPr>
              <w:t>52:</w:t>
            </w:r>
          </w:p>
        </w:tc>
        <w:tc>
          <w:tcPr>
            <w:tcW w:w="851" w:type="dxa"/>
            <w:tcBorders>
              <w:left w:val="single" w:sz="4" w:space="0" w:color="FFFFFF" w:themeColor="background1"/>
              <w:right w:val="single" w:sz="4" w:space="0" w:color="FFFFFF" w:themeColor="background1"/>
            </w:tcBorders>
            <w:shd w:val="pct5" w:color="000000" w:fill="FFFFFF"/>
          </w:tcPr>
          <w:p w14:paraId="2F59123F" w14:textId="77777777" w:rsidR="00932C67" w:rsidRPr="000D01E8" w:rsidRDefault="00932C67"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071DBEB3" w14:textId="77777777" w:rsidR="00932C67" w:rsidRPr="000D01E8" w:rsidRDefault="00932C67" w:rsidP="00D51E12">
            <w:r w:rsidRPr="000D01E8">
              <w:rPr>
                <w:color w:val="0070C0"/>
                <w:highlight w:val="yellow"/>
              </w:rPr>
              <w:t>[Tätigkeiten]</w:t>
            </w:r>
          </w:p>
        </w:tc>
      </w:tr>
      <w:tr w:rsidR="00932C67" w:rsidRPr="000D01E8" w14:paraId="17076F46" w14:textId="77777777" w:rsidTr="00D51E12">
        <w:trPr>
          <w:trHeight w:val="340"/>
        </w:trPr>
        <w:tc>
          <w:tcPr>
            <w:tcW w:w="2835" w:type="dxa"/>
            <w:vMerge/>
          </w:tcPr>
          <w:p w14:paraId="2636490F" w14:textId="77777777" w:rsidR="00932C67" w:rsidRPr="000D01E8" w:rsidRDefault="00932C67" w:rsidP="00D51E12">
            <w:pPr>
              <w:tabs>
                <w:tab w:val="left" w:pos="2552"/>
                <w:tab w:val="left" w:pos="2694"/>
                <w:tab w:val="left" w:pos="3402"/>
              </w:tabs>
            </w:pPr>
          </w:p>
        </w:tc>
        <w:tc>
          <w:tcPr>
            <w:tcW w:w="141" w:type="dxa"/>
            <w:tcBorders>
              <w:right w:val="single" w:sz="4" w:space="0" w:color="FFFFFF" w:themeColor="background1"/>
            </w:tcBorders>
          </w:tcPr>
          <w:p w14:paraId="0B9D97A0" w14:textId="77777777" w:rsidR="00932C67" w:rsidRPr="000D01E8" w:rsidRDefault="00932C67" w:rsidP="00D51E12">
            <w:pPr>
              <w:tabs>
                <w:tab w:val="left" w:pos="2552"/>
                <w:tab w:val="left" w:pos="2694"/>
                <w:tab w:val="left" w:pos="3402"/>
              </w:tabs>
              <w:ind w:left="-70"/>
            </w:pPr>
          </w:p>
        </w:tc>
        <w:tc>
          <w:tcPr>
            <w:tcW w:w="426" w:type="dxa"/>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37CE7A11" w14:textId="77777777" w:rsidR="00932C67" w:rsidRPr="000D01E8" w:rsidRDefault="00932C67" w:rsidP="00D51E12">
            <w:r w:rsidRPr="000D01E8">
              <w:rPr>
                <w:color w:val="0070C0"/>
              </w:rPr>
              <w:t>53:</w:t>
            </w:r>
          </w:p>
        </w:tc>
        <w:tc>
          <w:tcPr>
            <w:tcW w:w="851" w:type="dxa"/>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072DA6B6" w14:textId="77777777" w:rsidR="00932C67" w:rsidRPr="000D01E8" w:rsidRDefault="00932C67" w:rsidP="00D51E12">
            <w:r w:rsidRPr="000D01E8">
              <w:rPr>
                <w:color w:val="0070C0"/>
                <w:highlight w:val="yellow"/>
              </w:rPr>
              <w:t>[Jahr(e)]</w:t>
            </w:r>
          </w:p>
        </w:tc>
        <w:tc>
          <w:tcPr>
            <w:tcW w:w="5386" w:type="dxa"/>
            <w:gridSpan w:val="3"/>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7D6140FF" w14:textId="77777777" w:rsidR="00932C67" w:rsidRPr="000D01E8" w:rsidRDefault="00932C67" w:rsidP="00D51E12">
            <w:r w:rsidRPr="000D01E8">
              <w:rPr>
                <w:color w:val="0070C0"/>
                <w:highlight w:val="yellow"/>
              </w:rPr>
              <w:t>[Tätigkeiten]</w:t>
            </w:r>
          </w:p>
        </w:tc>
      </w:tr>
      <w:tr w:rsidR="00932C67" w:rsidRPr="000D01E8" w14:paraId="45C07D5D" w14:textId="77777777" w:rsidTr="00D51E12">
        <w:trPr>
          <w:trHeight w:val="340"/>
        </w:trPr>
        <w:tc>
          <w:tcPr>
            <w:tcW w:w="2835" w:type="dxa"/>
          </w:tcPr>
          <w:p w14:paraId="134494FE" w14:textId="77777777" w:rsidR="00932C67" w:rsidRPr="000D01E8" w:rsidRDefault="00932C67" w:rsidP="00D51E12">
            <w:pPr>
              <w:tabs>
                <w:tab w:val="left" w:pos="2552"/>
                <w:tab w:val="left" w:pos="2694"/>
                <w:tab w:val="left" w:pos="3402"/>
              </w:tabs>
            </w:pPr>
            <w:r w:rsidRPr="000D01E8">
              <w:rPr>
                <w:szCs w:val="20"/>
              </w:rPr>
              <w:t>Warum ist die Referenz relevant?</w:t>
            </w:r>
          </w:p>
        </w:tc>
        <w:tc>
          <w:tcPr>
            <w:tcW w:w="141" w:type="dxa"/>
            <w:tcBorders>
              <w:right w:val="single" w:sz="4" w:space="0" w:color="FFFFFF" w:themeColor="background1"/>
            </w:tcBorders>
          </w:tcPr>
          <w:p w14:paraId="49148F77" w14:textId="77777777" w:rsidR="00932C67" w:rsidRPr="000D01E8" w:rsidRDefault="00932C67"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4D0B51A" w14:textId="77777777" w:rsidR="00932C67" w:rsidRPr="000D01E8" w:rsidRDefault="00932C67" w:rsidP="00D51E12"/>
        </w:tc>
      </w:tr>
      <w:tr w:rsidR="00932C67" w:rsidRPr="000D01E8" w14:paraId="093999E9" w14:textId="77777777" w:rsidTr="00D51E12">
        <w:trPr>
          <w:trHeight w:val="340"/>
        </w:trPr>
        <w:tc>
          <w:tcPr>
            <w:tcW w:w="2835" w:type="dxa"/>
          </w:tcPr>
          <w:p w14:paraId="0496273D" w14:textId="77777777" w:rsidR="00932C67" w:rsidRPr="000D01E8" w:rsidRDefault="00932C67" w:rsidP="00D51E12">
            <w:pPr>
              <w:tabs>
                <w:tab w:val="left" w:pos="2552"/>
                <w:tab w:val="left" w:pos="2694"/>
                <w:tab w:val="left" w:pos="3402"/>
              </w:tabs>
              <w:rPr>
                <w:szCs w:val="20"/>
              </w:rPr>
            </w:pPr>
            <w:r w:rsidRPr="000D01E8">
              <w:rPr>
                <w:szCs w:val="20"/>
              </w:rPr>
              <w:t>Was war aus Sicht des Anbieters die besondere Herausforderung in diesem Projekt?</w:t>
            </w:r>
          </w:p>
        </w:tc>
        <w:tc>
          <w:tcPr>
            <w:tcW w:w="141" w:type="dxa"/>
            <w:tcBorders>
              <w:right w:val="single" w:sz="4" w:space="0" w:color="FFFFFF" w:themeColor="background1"/>
            </w:tcBorders>
          </w:tcPr>
          <w:p w14:paraId="0F6C0975" w14:textId="77777777" w:rsidR="00932C67" w:rsidRPr="000D01E8" w:rsidRDefault="00932C67"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EB38D1E" w14:textId="77777777" w:rsidR="00932C67" w:rsidRPr="000D01E8" w:rsidRDefault="00932C67" w:rsidP="00D51E12"/>
        </w:tc>
      </w:tr>
      <w:tr w:rsidR="00932C67" w:rsidRPr="000D01E8" w14:paraId="5253A11F" w14:textId="77777777" w:rsidTr="00D51E12">
        <w:trPr>
          <w:trHeight w:val="340"/>
        </w:trPr>
        <w:tc>
          <w:tcPr>
            <w:tcW w:w="2835" w:type="dxa"/>
          </w:tcPr>
          <w:p w14:paraId="01D2233D" w14:textId="77777777" w:rsidR="00932C67" w:rsidRPr="000D01E8" w:rsidRDefault="00932C67" w:rsidP="00D51E12">
            <w:pPr>
              <w:tabs>
                <w:tab w:val="left" w:pos="2552"/>
                <w:tab w:val="left" w:pos="2694"/>
                <w:tab w:val="left" w:pos="3402"/>
              </w:tabs>
            </w:pPr>
            <w:r w:rsidRPr="000D01E8">
              <w:t>Name Referenz-Person (Auftraggeber)</w:t>
            </w:r>
          </w:p>
        </w:tc>
        <w:tc>
          <w:tcPr>
            <w:tcW w:w="141" w:type="dxa"/>
            <w:tcBorders>
              <w:right w:val="single" w:sz="4" w:space="0" w:color="FFFFFF" w:themeColor="background1"/>
            </w:tcBorders>
          </w:tcPr>
          <w:p w14:paraId="759E9959" w14:textId="77777777" w:rsidR="00932C67" w:rsidRPr="000D01E8" w:rsidRDefault="00932C67" w:rsidP="00D51E12">
            <w:pPr>
              <w:tabs>
                <w:tab w:val="left" w:pos="2552"/>
                <w:tab w:val="left" w:pos="2694"/>
                <w:tab w:val="left" w:pos="3402"/>
              </w:tabs>
              <w:ind w:left="-70"/>
            </w:pPr>
          </w:p>
        </w:tc>
        <w:tc>
          <w:tcPr>
            <w:tcW w:w="2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606DE265" w14:textId="77777777" w:rsidR="00932C67" w:rsidRPr="000D01E8" w:rsidRDefault="00932C67" w:rsidP="00D51E12">
            <w:r w:rsidRPr="000D01E8">
              <w:rPr>
                <w:highlight w:val="yellow"/>
              </w:rPr>
              <w:t>[Name, Vorname]</w:t>
            </w:r>
          </w:p>
        </w:tc>
        <w:tc>
          <w:tcPr>
            <w:tcW w:w="22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72931F38" w14:textId="77777777" w:rsidR="00932C67" w:rsidRPr="000D01E8" w:rsidRDefault="00932C67" w:rsidP="00D51E12">
            <w:r w:rsidRPr="000D01E8">
              <w:rPr>
                <w:highlight w:val="yellow"/>
              </w:rPr>
              <w:t>[E-Mail]</w:t>
            </w:r>
          </w:p>
        </w:tc>
        <w:tc>
          <w:tcPr>
            <w:tcW w:w="22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1121A214" w14:textId="77777777" w:rsidR="00932C67" w:rsidRPr="000D01E8" w:rsidRDefault="00932C67" w:rsidP="00D51E12">
            <w:r w:rsidRPr="000D01E8">
              <w:rPr>
                <w:highlight w:val="yellow"/>
              </w:rPr>
              <w:t>[Tel direkt]</w:t>
            </w:r>
          </w:p>
        </w:tc>
      </w:tr>
    </w:tbl>
    <w:p w14:paraId="6D590384" w14:textId="1B2B6A69" w:rsidR="00932C67" w:rsidRDefault="00932C67" w:rsidP="00932C67">
      <w:pPr>
        <w:pStyle w:val="Fliesstext"/>
        <w:spacing w:before="0" w:after="0"/>
        <w:rPr>
          <w:b/>
        </w:rPr>
      </w:pPr>
    </w:p>
    <w:p w14:paraId="6B9E0A92" w14:textId="77777777" w:rsidR="001F3AC4" w:rsidRPr="000D01E8" w:rsidRDefault="001F3AC4" w:rsidP="00932C67">
      <w:pPr>
        <w:pStyle w:val="Fliesstext"/>
        <w:spacing w:before="0" w:after="0"/>
        <w:rPr>
          <w:b/>
        </w:rPr>
      </w:pPr>
    </w:p>
    <w:tbl>
      <w:tblPr>
        <w:tblW w:w="9639" w:type="dxa"/>
        <w:tblLayout w:type="fixed"/>
        <w:tblCellMar>
          <w:left w:w="0" w:type="dxa"/>
          <w:right w:w="0" w:type="dxa"/>
        </w:tblCellMar>
        <w:tblLook w:val="0000" w:firstRow="0" w:lastRow="0" w:firstColumn="0" w:lastColumn="0" w:noHBand="0" w:noVBand="0"/>
      </w:tblPr>
      <w:tblGrid>
        <w:gridCol w:w="2835"/>
        <w:gridCol w:w="141"/>
        <w:gridCol w:w="426"/>
        <w:gridCol w:w="851"/>
        <w:gridCol w:w="944"/>
        <w:gridCol w:w="2221"/>
        <w:gridCol w:w="2221"/>
      </w:tblGrid>
      <w:tr w:rsidR="00932C67" w:rsidRPr="000D01E8" w14:paraId="32224959" w14:textId="77777777" w:rsidTr="00D51E12">
        <w:trPr>
          <w:trHeight w:val="340"/>
        </w:trPr>
        <w:tc>
          <w:tcPr>
            <w:tcW w:w="2835" w:type="dxa"/>
          </w:tcPr>
          <w:p w14:paraId="0AE8D651" w14:textId="77777777" w:rsidR="00932C67" w:rsidRPr="000D01E8" w:rsidRDefault="00932C67" w:rsidP="00D51E12">
            <w:pPr>
              <w:tabs>
                <w:tab w:val="left" w:pos="3828"/>
                <w:tab w:val="left" w:pos="3969"/>
                <w:tab w:val="left" w:pos="6237"/>
                <w:tab w:val="left" w:pos="7371"/>
              </w:tabs>
              <w:rPr>
                <w:b/>
                <w:bCs/>
              </w:rPr>
            </w:pPr>
            <w:r w:rsidRPr="000D01E8">
              <w:rPr>
                <w:b/>
                <w:bCs/>
              </w:rPr>
              <w:t>Referenzprojekt Nr. 2</w:t>
            </w:r>
          </w:p>
        </w:tc>
        <w:tc>
          <w:tcPr>
            <w:tcW w:w="141" w:type="dxa"/>
            <w:tcBorders>
              <w:right w:val="single" w:sz="4" w:space="0" w:color="FFFFFF" w:themeColor="background1"/>
            </w:tcBorders>
          </w:tcPr>
          <w:p w14:paraId="2172A28A" w14:textId="77777777" w:rsidR="00932C67" w:rsidRPr="000D01E8" w:rsidRDefault="00932C67"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45D25C0D" w14:textId="77777777" w:rsidR="00932C67" w:rsidRPr="000D01E8" w:rsidRDefault="00932C67" w:rsidP="00D51E12">
            <w:pPr>
              <w:pStyle w:val="Standard10"/>
              <w:tabs>
                <w:tab w:val="clear" w:pos="567"/>
                <w:tab w:val="clear" w:pos="1134"/>
                <w:tab w:val="clear" w:pos="4678"/>
                <w:tab w:val="clear" w:pos="9356"/>
              </w:tabs>
              <w:spacing w:before="0" w:after="0"/>
              <w:rPr>
                <w:lang w:val="de-CH"/>
              </w:rPr>
            </w:pPr>
          </w:p>
        </w:tc>
      </w:tr>
      <w:tr w:rsidR="00932C67" w:rsidRPr="000D01E8" w14:paraId="79C2DEEA" w14:textId="77777777" w:rsidTr="00D51E12">
        <w:trPr>
          <w:trHeight w:val="340"/>
        </w:trPr>
        <w:tc>
          <w:tcPr>
            <w:tcW w:w="2835" w:type="dxa"/>
          </w:tcPr>
          <w:p w14:paraId="6864A103" w14:textId="77777777" w:rsidR="00932C67" w:rsidRPr="000D01E8" w:rsidRDefault="00932C67" w:rsidP="00D51E12">
            <w:pPr>
              <w:tabs>
                <w:tab w:val="left" w:pos="3828"/>
                <w:tab w:val="left" w:pos="3969"/>
                <w:tab w:val="left" w:pos="5103"/>
                <w:tab w:val="left" w:pos="6237"/>
                <w:tab w:val="left" w:pos="7371"/>
                <w:tab w:val="left" w:pos="8505"/>
              </w:tabs>
            </w:pPr>
            <w:r w:rsidRPr="000D01E8">
              <w:t>Auftraggeber</w:t>
            </w:r>
          </w:p>
        </w:tc>
        <w:tc>
          <w:tcPr>
            <w:tcW w:w="141" w:type="dxa"/>
            <w:tcBorders>
              <w:right w:val="single" w:sz="4" w:space="0" w:color="FFFFFF" w:themeColor="background1"/>
            </w:tcBorders>
          </w:tcPr>
          <w:p w14:paraId="7781ED71" w14:textId="77777777" w:rsidR="00932C67" w:rsidRPr="000D01E8" w:rsidRDefault="00932C67"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4E7F03D5" w14:textId="77777777" w:rsidR="00932C67" w:rsidRPr="000D01E8" w:rsidRDefault="00932C67" w:rsidP="00D51E12"/>
        </w:tc>
      </w:tr>
      <w:tr w:rsidR="00932C67" w:rsidRPr="000D01E8" w14:paraId="1D2FBD7C" w14:textId="77777777" w:rsidTr="00D51E12">
        <w:trPr>
          <w:trHeight w:val="340"/>
        </w:trPr>
        <w:tc>
          <w:tcPr>
            <w:tcW w:w="2835" w:type="dxa"/>
          </w:tcPr>
          <w:p w14:paraId="43EE9D5C" w14:textId="77777777" w:rsidR="00932C67" w:rsidRPr="000D01E8" w:rsidRDefault="00932C67" w:rsidP="00D51E12">
            <w:pPr>
              <w:tabs>
                <w:tab w:val="left" w:pos="2552"/>
                <w:tab w:val="left" w:pos="2694"/>
                <w:tab w:val="left" w:pos="3402"/>
              </w:tabs>
            </w:pPr>
            <w:r w:rsidRPr="000D01E8">
              <w:t>Beschreibung des Projektes</w:t>
            </w:r>
          </w:p>
        </w:tc>
        <w:tc>
          <w:tcPr>
            <w:tcW w:w="141" w:type="dxa"/>
            <w:tcBorders>
              <w:right w:val="single" w:sz="4" w:space="0" w:color="FFFFFF" w:themeColor="background1"/>
            </w:tcBorders>
          </w:tcPr>
          <w:p w14:paraId="3417B10F" w14:textId="77777777" w:rsidR="00932C67" w:rsidRPr="000D01E8" w:rsidRDefault="00932C67"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0BF04FBD" w14:textId="77777777" w:rsidR="00932C67" w:rsidRPr="000D01E8" w:rsidRDefault="00932C67" w:rsidP="00D51E12">
            <w:pPr>
              <w:rPr>
                <w:color w:val="0070C0"/>
                <w:highlight w:val="yellow"/>
              </w:rPr>
            </w:pPr>
          </w:p>
        </w:tc>
      </w:tr>
      <w:tr w:rsidR="00932C67" w:rsidRPr="000D01E8" w14:paraId="261854AD" w14:textId="77777777" w:rsidTr="00D51E12">
        <w:trPr>
          <w:trHeight w:val="340"/>
        </w:trPr>
        <w:tc>
          <w:tcPr>
            <w:tcW w:w="2835" w:type="dxa"/>
          </w:tcPr>
          <w:p w14:paraId="4B84FDE3" w14:textId="77777777" w:rsidR="00932C67" w:rsidRPr="000D01E8" w:rsidRDefault="00932C67" w:rsidP="00D51E12">
            <w:pPr>
              <w:tabs>
                <w:tab w:val="left" w:pos="2552"/>
                <w:tab w:val="left" w:pos="2694"/>
                <w:tab w:val="left" w:pos="3402"/>
              </w:tabs>
            </w:pPr>
            <w:r w:rsidRPr="000D01E8">
              <w:t>Fachgebiet</w:t>
            </w:r>
          </w:p>
        </w:tc>
        <w:tc>
          <w:tcPr>
            <w:tcW w:w="141" w:type="dxa"/>
            <w:tcBorders>
              <w:right w:val="single" w:sz="4" w:space="0" w:color="FFFFFF" w:themeColor="background1"/>
            </w:tcBorders>
          </w:tcPr>
          <w:p w14:paraId="480CBE03" w14:textId="77777777" w:rsidR="00932C67" w:rsidRPr="000D01E8" w:rsidRDefault="00932C67"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2BE25D0C" w14:textId="77777777" w:rsidR="00932C67" w:rsidRPr="000D01E8" w:rsidRDefault="00932C67" w:rsidP="00D51E12">
            <w:pPr>
              <w:rPr>
                <w:color w:val="0070C0"/>
                <w:highlight w:val="yellow"/>
              </w:rPr>
            </w:pPr>
          </w:p>
        </w:tc>
      </w:tr>
      <w:tr w:rsidR="00932C67" w:rsidRPr="000D01E8" w14:paraId="2C7ACBB6" w14:textId="77777777" w:rsidTr="00D51E12">
        <w:trPr>
          <w:trHeight w:val="340"/>
        </w:trPr>
        <w:tc>
          <w:tcPr>
            <w:tcW w:w="2835" w:type="dxa"/>
          </w:tcPr>
          <w:p w14:paraId="0E7536FC" w14:textId="77777777" w:rsidR="00932C67" w:rsidRPr="000D01E8" w:rsidRDefault="00932C67" w:rsidP="00D51E12">
            <w:pPr>
              <w:tabs>
                <w:tab w:val="left" w:pos="2552"/>
                <w:tab w:val="left" w:pos="2694"/>
                <w:tab w:val="left" w:pos="3402"/>
              </w:tabs>
            </w:pPr>
            <w:r w:rsidRPr="000D01E8">
              <w:t>Ungefähre Kosten (Gesamt-) Projekt [CHF]</w:t>
            </w:r>
          </w:p>
        </w:tc>
        <w:tc>
          <w:tcPr>
            <w:tcW w:w="141" w:type="dxa"/>
            <w:tcBorders>
              <w:right w:val="single" w:sz="4" w:space="0" w:color="FFFFFF" w:themeColor="background1"/>
            </w:tcBorders>
          </w:tcPr>
          <w:p w14:paraId="41CB159F" w14:textId="77777777" w:rsidR="00932C67" w:rsidRPr="000D01E8" w:rsidRDefault="00932C67"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270957D2" w14:textId="77777777" w:rsidR="00932C67" w:rsidRPr="000D01E8" w:rsidRDefault="00932C67" w:rsidP="00D51E12">
            <w:r w:rsidRPr="000D01E8">
              <w:rPr>
                <w:color w:val="0070C0"/>
                <w:highlight w:val="yellow"/>
              </w:rPr>
              <w:t>[    ]</w:t>
            </w:r>
          </w:p>
        </w:tc>
      </w:tr>
      <w:tr w:rsidR="00932C67" w:rsidRPr="000D01E8" w14:paraId="2683D704" w14:textId="77777777" w:rsidTr="00D51E12">
        <w:trPr>
          <w:trHeight w:val="340"/>
        </w:trPr>
        <w:tc>
          <w:tcPr>
            <w:tcW w:w="2835" w:type="dxa"/>
          </w:tcPr>
          <w:p w14:paraId="7DE5D656" w14:textId="77777777" w:rsidR="00932C67" w:rsidRPr="000D01E8" w:rsidRDefault="00932C67" w:rsidP="00D51E12">
            <w:pPr>
              <w:tabs>
                <w:tab w:val="left" w:pos="2552"/>
                <w:tab w:val="left" w:pos="2694"/>
                <w:tab w:val="left" w:pos="3402"/>
              </w:tabs>
            </w:pPr>
            <w:r w:rsidRPr="000D01E8">
              <w:t>Ungefähre Summe Planerauftrag im Projekt [CHF]</w:t>
            </w:r>
          </w:p>
        </w:tc>
        <w:tc>
          <w:tcPr>
            <w:tcW w:w="141" w:type="dxa"/>
            <w:tcBorders>
              <w:right w:val="single" w:sz="4" w:space="0" w:color="FFFFFF" w:themeColor="background1"/>
            </w:tcBorders>
          </w:tcPr>
          <w:p w14:paraId="755C9D8C" w14:textId="77777777" w:rsidR="00932C67" w:rsidRPr="000D01E8" w:rsidRDefault="00932C67"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7D14EAE2" w14:textId="77777777" w:rsidR="00932C67" w:rsidRPr="000D01E8" w:rsidRDefault="00932C67" w:rsidP="00D51E12">
            <w:r w:rsidRPr="000D01E8">
              <w:rPr>
                <w:color w:val="0070C0"/>
                <w:highlight w:val="yellow"/>
              </w:rPr>
              <w:t>[    ]</w:t>
            </w:r>
            <w:r w:rsidRPr="000D01E8">
              <w:rPr>
                <w:color w:val="0070C0"/>
              </w:rPr>
              <w:t xml:space="preserve"> </w:t>
            </w:r>
          </w:p>
        </w:tc>
      </w:tr>
      <w:tr w:rsidR="00932C67" w:rsidRPr="000D01E8" w14:paraId="6FD27FB0" w14:textId="77777777" w:rsidTr="00D51E12">
        <w:trPr>
          <w:trHeight w:val="340"/>
        </w:trPr>
        <w:tc>
          <w:tcPr>
            <w:tcW w:w="2835" w:type="dxa"/>
            <w:vMerge w:val="restart"/>
          </w:tcPr>
          <w:p w14:paraId="2ADC721F" w14:textId="77777777" w:rsidR="00932C67" w:rsidRPr="000D01E8" w:rsidRDefault="00932C67" w:rsidP="00D51E12">
            <w:pPr>
              <w:tabs>
                <w:tab w:val="left" w:pos="2552"/>
                <w:tab w:val="left" w:pos="2694"/>
                <w:tab w:val="left" w:pos="3402"/>
              </w:tabs>
            </w:pPr>
            <w:r w:rsidRPr="000D01E8">
              <w:t>Bearbeitete SIA-Phasen, Ausführungszeitraum, Stichworte der Tätigkeiten und Zeitraum der Phase</w:t>
            </w:r>
          </w:p>
        </w:tc>
        <w:tc>
          <w:tcPr>
            <w:tcW w:w="141" w:type="dxa"/>
            <w:tcBorders>
              <w:right w:val="single" w:sz="4" w:space="0" w:color="FFFFFF" w:themeColor="background1"/>
            </w:tcBorders>
          </w:tcPr>
          <w:p w14:paraId="6612D58B" w14:textId="77777777" w:rsidR="00932C67" w:rsidRPr="000D01E8" w:rsidRDefault="00932C67" w:rsidP="00D51E12">
            <w:pPr>
              <w:tabs>
                <w:tab w:val="left" w:pos="2552"/>
                <w:tab w:val="left" w:pos="2694"/>
                <w:tab w:val="left" w:pos="3402"/>
              </w:tabs>
              <w:ind w:left="-70"/>
            </w:pPr>
          </w:p>
        </w:tc>
        <w:tc>
          <w:tcPr>
            <w:tcW w:w="426" w:type="dxa"/>
            <w:tcBorders>
              <w:top w:val="single" w:sz="4" w:space="0" w:color="FFFFFF" w:themeColor="background1"/>
              <w:left w:val="single" w:sz="4" w:space="0" w:color="FFFFFF" w:themeColor="background1"/>
              <w:right w:val="single" w:sz="4" w:space="0" w:color="FFFFFF" w:themeColor="background1"/>
            </w:tcBorders>
            <w:shd w:val="pct5" w:color="000000" w:fill="FFFFFF"/>
          </w:tcPr>
          <w:p w14:paraId="7B971DDE" w14:textId="77777777" w:rsidR="00932C67" w:rsidRPr="000D01E8" w:rsidRDefault="00932C67" w:rsidP="00D51E12">
            <w:pPr>
              <w:rPr>
                <w:color w:val="0070C0"/>
              </w:rPr>
            </w:pPr>
            <w:r w:rsidRPr="000D01E8">
              <w:rPr>
                <w:color w:val="0070C0"/>
              </w:rPr>
              <w:t>32:</w:t>
            </w:r>
          </w:p>
        </w:tc>
        <w:tc>
          <w:tcPr>
            <w:tcW w:w="851" w:type="dxa"/>
            <w:tcBorders>
              <w:top w:val="single" w:sz="4" w:space="0" w:color="FFFFFF" w:themeColor="background1"/>
              <w:left w:val="single" w:sz="4" w:space="0" w:color="FFFFFF" w:themeColor="background1"/>
              <w:right w:val="single" w:sz="4" w:space="0" w:color="FFFFFF" w:themeColor="background1"/>
            </w:tcBorders>
            <w:shd w:val="pct5" w:color="000000" w:fill="FFFFFF"/>
          </w:tcPr>
          <w:p w14:paraId="6F61CED2" w14:textId="77777777" w:rsidR="00932C67" w:rsidRPr="000D01E8" w:rsidRDefault="00932C67" w:rsidP="00D51E12">
            <w:pPr>
              <w:rPr>
                <w:color w:val="0070C0"/>
                <w:highlight w:val="yellow"/>
              </w:rPr>
            </w:pPr>
            <w:r w:rsidRPr="000D01E8">
              <w:rPr>
                <w:color w:val="0070C0"/>
                <w:highlight w:val="yellow"/>
              </w:rPr>
              <w:t>[Jahr(e)]</w:t>
            </w:r>
          </w:p>
        </w:tc>
        <w:tc>
          <w:tcPr>
            <w:tcW w:w="5386" w:type="dxa"/>
            <w:gridSpan w:val="3"/>
            <w:tcBorders>
              <w:top w:val="single" w:sz="4" w:space="0" w:color="FFFFFF" w:themeColor="background1"/>
              <w:left w:val="single" w:sz="4" w:space="0" w:color="FFFFFF" w:themeColor="background1"/>
              <w:right w:val="single" w:sz="4" w:space="0" w:color="FFFFFF" w:themeColor="background1"/>
            </w:tcBorders>
            <w:shd w:val="pct5" w:color="000000" w:fill="FFFFFF"/>
          </w:tcPr>
          <w:p w14:paraId="16485430" w14:textId="77777777" w:rsidR="00932C67" w:rsidRPr="000D01E8" w:rsidRDefault="00932C67" w:rsidP="00D51E12">
            <w:pPr>
              <w:rPr>
                <w:color w:val="0070C0"/>
                <w:highlight w:val="yellow"/>
              </w:rPr>
            </w:pPr>
            <w:r w:rsidRPr="000D01E8">
              <w:rPr>
                <w:color w:val="0070C0"/>
                <w:highlight w:val="yellow"/>
              </w:rPr>
              <w:t>[Tätigkeiten]</w:t>
            </w:r>
          </w:p>
        </w:tc>
      </w:tr>
      <w:tr w:rsidR="00932C67" w:rsidRPr="000D01E8" w14:paraId="3F6194FE" w14:textId="77777777" w:rsidTr="00D51E12">
        <w:trPr>
          <w:trHeight w:val="340"/>
        </w:trPr>
        <w:tc>
          <w:tcPr>
            <w:tcW w:w="2835" w:type="dxa"/>
            <w:vMerge/>
          </w:tcPr>
          <w:p w14:paraId="7979835D" w14:textId="77777777" w:rsidR="00932C67" w:rsidRPr="000D01E8" w:rsidRDefault="00932C67" w:rsidP="00D51E12">
            <w:pPr>
              <w:tabs>
                <w:tab w:val="left" w:pos="2552"/>
                <w:tab w:val="left" w:pos="2694"/>
                <w:tab w:val="left" w:pos="3402"/>
              </w:tabs>
            </w:pPr>
          </w:p>
        </w:tc>
        <w:tc>
          <w:tcPr>
            <w:tcW w:w="141" w:type="dxa"/>
            <w:tcBorders>
              <w:right w:val="single" w:sz="4" w:space="0" w:color="FFFFFF" w:themeColor="background1"/>
            </w:tcBorders>
          </w:tcPr>
          <w:p w14:paraId="45B16D83" w14:textId="77777777" w:rsidR="00932C67" w:rsidRPr="000D01E8" w:rsidRDefault="00932C67"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42C315A1" w14:textId="77777777" w:rsidR="00932C67" w:rsidRPr="000D01E8" w:rsidRDefault="00932C67" w:rsidP="00D51E12">
            <w:r w:rsidRPr="000D01E8">
              <w:rPr>
                <w:color w:val="0070C0"/>
              </w:rPr>
              <w:t>33:</w:t>
            </w:r>
          </w:p>
        </w:tc>
        <w:tc>
          <w:tcPr>
            <w:tcW w:w="851" w:type="dxa"/>
            <w:tcBorders>
              <w:left w:val="single" w:sz="4" w:space="0" w:color="FFFFFF" w:themeColor="background1"/>
              <w:right w:val="single" w:sz="4" w:space="0" w:color="FFFFFF" w:themeColor="background1"/>
            </w:tcBorders>
            <w:shd w:val="pct5" w:color="000000" w:fill="FFFFFF"/>
          </w:tcPr>
          <w:p w14:paraId="51218F90" w14:textId="77777777" w:rsidR="00932C67" w:rsidRPr="000D01E8" w:rsidRDefault="00932C67"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0F8D6B7F" w14:textId="77777777" w:rsidR="00932C67" w:rsidRPr="000D01E8" w:rsidRDefault="00932C67" w:rsidP="00D51E12">
            <w:r w:rsidRPr="000D01E8">
              <w:rPr>
                <w:color w:val="0070C0"/>
                <w:highlight w:val="yellow"/>
              </w:rPr>
              <w:t>[Tätigkeiten]</w:t>
            </w:r>
          </w:p>
        </w:tc>
      </w:tr>
      <w:tr w:rsidR="00932C67" w:rsidRPr="000D01E8" w14:paraId="0A7765FF" w14:textId="77777777" w:rsidTr="00D51E12">
        <w:trPr>
          <w:trHeight w:val="340"/>
        </w:trPr>
        <w:tc>
          <w:tcPr>
            <w:tcW w:w="2835" w:type="dxa"/>
            <w:vMerge/>
          </w:tcPr>
          <w:p w14:paraId="1D9DB469" w14:textId="77777777" w:rsidR="00932C67" w:rsidRPr="000D01E8" w:rsidRDefault="00932C67" w:rsidP="00D51E12">
            <w:pPr>
              <w:tabs>
                <w:tab w:val="left" w:pos="2552"/>
                <w:tab w:val="left" w:pos="2694"/>
                <w:tab w:val="left" w:pos="3402"/>
              </w:tabs>
            </w:pPr>
          </w:p>
        </w:tc>
        <w:tc>
          <w:tcPr>
            <w:tcW w:w="141" w:type="dxa"/>
            <w:tcBorders>
              <w:right w:val="single" w:sz="4" w:space="0" w:color="FFFFFF" w:themeColor="background1"/>
            </w:tcBorders>
          </w:tcPr>
          <w:p w14:paraId="461ED558" w14:textId="77777777" w:rsidR="00932C67" w:rsidRPr="000D01E8" w:rsidRDefault="00932C67"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27EB6976" w14:textId="77777777" w:rsidR="00932C67" w:rsidRPr="000D01E8" w:rsidRDefault="00932C67" w:rsidP="00D51E12">
            <w:r w:rsidRPr="000D01E8">
              <w:rPr>
                <w:color w:val="0070C0"/>
              </w:rPr>
              <w:t>41:</w:t>
            </w:r>
          </w:p>
        </w:tc>
        <w:tc>
          <w:tcPr>
            <w:tcW w:w="851" w:type="dxa"/>
            <w:tcBorders>
              <w:left w:val="single" w:sz="4" w:space="0" w:color="FFFFFF" w:themeColor="background1"/>
              <w:right w:val="single" w:sz="4" w:space="0" w:color="FFFFFF" w:themeColor="background1"/>
            </w:tcBorders>
            <w:shd w:val="pct5" w:color="000000" w:fill="FFFFFF"/>
          </w:tcPr>
          <w:p w14:paraId="0D399B34" w14:textId="77777777" w:rsidR="00932C67" w:rsidRPr="000D01E8" w:rsidRDefault="00932C67"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7603CA5E" w14:textId="77777777" w:rsidR="00932C67" w:rsidRPr="000D01E8" w:rsidRDefault="00932C67" w:rsidP="00D51E12">
            <w:r w:rsidRPr="000D01E8">
              <w:rPr>
                <w:color w:val="0070C0"/>
                <w:highlight w:val="yellow"/>
              </w:rPr>
              <w:t>[Tätigkeiten]</w:t>
            </w:r>
          </w:p>
        </w:tc>
      </w:tr>
      <w:tr w:rsidR="00932C67" w:rsidRPr="000D01E8" w14:paraId="47F98901" w14:textId="77777777" w:rsidTr="00D51E12">
        <w:trPr>
          <w:trHeight w:val="340"/>
        </w:trPr>
        <w:tc>
          <w:tcPr>
            <w:tcW w:w="2835" w:type="dxa"/>
            <w:vMerge/>
          </w:tcPr>
          <w:p w14:paraId="2190A634" w14:textId="77777777" w:rsidR="00932C67" w:rsidRPr="000D01E8" w:rsidRDefault="00932C67" w:rsidP="00D51E12">
            <w:pPr>
              <w:tabs>
                <w:tab w:val="left" w:pos="2552"/>
                <w:tab w:val="left" w:pos="2694"/>
                <w:tab w:val="left" w:pos="3402"/>
              </w:tabs>
            </w:pPr>
          </w:p>
        </w:tc>
        <w:tc>
          <w:tcPr>
            <w:tcW w:w="141" w:type="dxa"/>
            <w:tcBorders>
              <w:right w:val="single" w:sz="4" w:space="0" w:color="FFFFFF" w:themeColor="background1"/>
            </w:tcBorders>
          </w:tcPr>
          <w:p w14:paraId="4544E611" w14:textId="77777777" w:rsidR="00932C67" w:rsidRPr="000D01E8" w:rsidRDefault="00932C67"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7F3AF775" w14:textId="77777777" w:rsidR="00932C67" w:rsidRPr="000D01E8" w:rsidRDefault="00932C67" w:rsidP="00D51E12">
            <w:r w:rsidRPr="000D01E8">
              <w:rPr>
                <w:color w:val="0070C0"/>
              </w:rPr>
              <w:t>51:</w:t>
            </w:r>
          </w:p>
        </w:tc>
        <w:tc>
          <w:tcPr>
            <w:tcW w:w="851" w:type="dxa"/>
            <w:tcBorders>
              <w:left w:val="single" w:sz="4" w:space="0" w:color="FFFFFF" w:themeColor="background1"/>
              <w:right w:val="single" w:sz="4" w:space="0" w:color="FFFFFF" w:themeColor="background1"/>
            </w:tcBorders>
            <w:shd w:val="pct5" w:color="000000" w:fill="FFFFFF"/>
          </w:tcPr>
          <w:p w14:paraId="1434492E" w14:textId="77777777" w:rsidR="00932C67" w:rsidRPr="000D01E8" w:rsidRDefault="00932C67"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34E81EFC" w14:textId="77777777" w:rsidR="00932C67" w:rsidRPr="000D01E8" w:rsidRDefault="00932C67" w:rsidP="00D51E12">
            <w:r w:rsidRPr="000D01E8">
              <w:rPr>
                <w:color w:val="0070C0"/>
                <w:highlight w:val="yellow"/>
              </w:rPr>
              <w:t>[Tätigkeiten]</w:t>
            </w:r>
          </w:p>
        </w:tc>
      </w:tr>
      <w:tr w:rsidR="00932C67" w:rsidRPr="000D01E8" w14:paraId="23749880" w14:textId="77777777" w:rsidTr="00D51E12">
        <w:trPr>
          <w:trHeight w:val="340"/>
        </w:trPr>
        <w:tc>
          <w:tcPr>
            <w:tcW w:w="2835" w:type="dxa"/>
            <w:vMerge/>
          </w:tcPr>
          <w:p w14:paraId="4B09D4F0" w14:textId="77777777" w:rsidR="00932C67" w:rsidRPr="000D01E8" w:rsidRDefault="00932C67" w:rsidP="00D51E12">
            <w:pPr>
              <w:tabs>
                <w:tab w:val="left" w:pos="2552"/>
                <w:tab w:val="left" w:pos="2694"/>
                <w:tab w:val="left" w:pos="3402"/>
              </w:tabs>
            </w:pPr>
          </w:p>
        </w:tc>
        <w:tc>
          <w:tcPr>
            <w:tcW w:w="141" w:type="dxa"/>
            <w:tcBorders>
              <w:right w:val="single" w:sz="4" w:space="0" w:color="FFFFFF" w:themeColor="background1"/>
            </w:tcBorders>
          </w:tcPr>
          <w:p w14:paraId="533AD267" w14:textId="77777777" w:rsidR="00932C67" w:rsidRPr="000D01E8" w:rsidRDefault="00932C67"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12A6A3BF" w14:textId="77777777" w:rsidR="00932C67" w:rsidRPr="000D01E8" w:rsidRDefault="00932C67" w:rsidP="00D51E12">
            <w:r w:rsidRPr="000D01E8">
              <w:rPr>
                <w:color w:val="0070C0"/>
              </w:rPr>
              <w:t>52:</w:t>
            </w:r>
          </w:p>
        </w:tc>
        <w:tc>
          <w:tcPr>
            <w:tcW w:w="851" w:type="dxa"/>
            <w:tcBorders>
              <w:left w:val="single" w:sz="4" w:space="0" w:color="FFFFFF" w:themeColor="background1"/>
              <w:right w:val="single" w:sz="4" w:space="0" w:color="FFFFFF" w:themeColor="background1"/>
            </w:tcBorders>
            <w:shd w:val="pct5" w:color="000000" w:fill="FFFFFF"/>
          </w:tcPr>
          <w:p w14:paraId="1DE48033" w14:textId="77777777" w:rsidR="00932C67" w:rsidRPr="000D01E8" w:rsidRDefault="00932C67"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6216E5A3" w14:textId="77777777" w:rsidR="00932C67" w:rsidRPr="000D01E8" w:rsidRDefault="00932C67" w:rsidP="00D51E12">
            <w:r w:rsidRPr="000D01E8">
              <w:rPr>
                <w:color w:val="0070C0"/>
                <w:highlight w:val="yellow"/>
              </w:rPr>
              <w:t>[Tätigkeiten]</w:t>
            </w:r>
          </w:p>
        </w:tc>
      </w:tr>
      <w:tr w:rsidR="00932C67" w:rsidRPr="000D01E8" w14:paraId="791D2490" w14:textId="77777777" w:rsidTr="00D51E12">
        <w:trPr>
          <w:trHeight w:val="340"/>
        </w:trPr>
        <w:tc>
          <w:tcPr>
            <w:tcW w:w="2835" w:type="dxa"/>
            <w:vMerge/>
          </w:tcPr>
          <w:p w14:paraId="4B0B2AC2" w14:textId="77777777" w:rsidR="00932C67" w:rsidRPr="000D01E8" w:rsidRDefault="00932C67" w:rsidP="00D51E12">
            <w:pPr>
              <w:tabs>
                <w:tab w:val="left" w:pos="2552"/>
                <w:tab w:val="left" w:pos="2694"/>
                <w:tab w:val="left" w:pos="3402"/>
              </w:tabs>
            </w:pPr>
          </w:p>
        </w:tc>
        <w:tc>
          <w:tcPr>
            <w:tcW w:w="141" w:type="dxa"/>
            <w:tcBorders>
              <w:right w:val="single" w:sz="4" w:space="0" w:color="FFFFFF" w:themeColor="background1"/>
            </w:tcBorders>
          </w:tcPr>
          <w:p w14:paraId="06744087" w14:textId="77777777" w:rsidR="00932C67" w:rsidRPr="000D01E8" w:rsidRDefault="00932C67" w:rsidP="00D51E12">
            <w:pPr>
              <w:tabs>
                <w:tab w:val="left" w:pos="2552"/>
                <w:tab w:val="left" w:pos="2694"/>
                <w:tab w:val="left" w:pos="3402"/>
              </w:tabs>
              <w:ind w:left="-70"/>
            </w:pPr>
          </w:p>
        </w:tc>
        <w:tc>
          <w:tcPr>
            <w:tcW w:w="426" w:type="dxa"/>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34DC2BAC" w14:textId="77777777" w:rsidR="00932C67" w:rsidRPr="000D01E8" w:rsidRDefault="00932C67" w:rsidP="00D51E12">
            <w:r w:rsidRPr="000D01E8">
              <w:rPr>
                <w:color w:val="0070C0"/>
              </w:rPr>
              <w:t>53:</w:t>
            </w:r>
          </w:p>
        </w:tc>
        <w:tc>
          <w:tcPr>
            <w:tcW w:w="851" w:type="dxa"/>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7D843AE6" w14:textId="77777777" w:rsidR="00932C67" w:rsidRPr="000D01E8" w:rsidRDefault="00932C67" w:rsidP="00D51E12">
            <w:r w:rsidRPr="000D01E8">
              <w:rPr>
                <w:color w:val="0070C0"/>
                <w:highlight w:val="yellow"/>
              </w:rPr>
              <w:t>[Jahr(e)]</w:t>
            </w:r>
          </w:p>
        </w:tc>
        <w:tc>
          <w:tcPr>
            <w:tcW w:w="5386" w:type="dxa"/>
            <w:gridSpan w:val="3"/>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54D48C74" w14:textId="77777777" w:rsidR="00932C67" w:rsidRPr="000D01E8" w:rsidRDefault="00932C67" w:rsidP="00D51E12">
            <w:r w:rsidRPr="000D01E8">
              <w:rPr>
                <w:color w:val="0070C0"/>
                <w:highlight w:val="yellow"/>
              </w:rPr>
              <w:t>[Tätigkeiten]</w:t>
            </w:r>
          </w:p>
        </w:tc>
      </w:tr>
      <w:tr w:rsidR="00932C67" w:rsidRPr="000D01E8" w14:paraId="70B7E942" w14:textId="77777777" w:rsidTr="00D51E12">
        <w:trPr>
          <w:trHeight w:val="340"/>
        </w:trPr>
        <w:tc>
          <w:tcPr>
            <w:tcW w:w="2835" w:type="dxa"/>
          </w:tcPr>
          <w:p w14:paraId="6E10B420" w14:textId="77777777" w:rsidR="00932C67" w:rsidRPr="000D01E8" w:rsidRDefault="00932C67" w:rsidP="00D51E12">
            <w:pPr>
              <w:tabs>
                <w:tab w:val="left" w:pos="2552"/>
                <w:tab w:val="left" w:pos="2694"/>
                <w:tab w:val="left" w:pos="3402"/>
              </w:tabs>
            </w:pPr>
            <w:r w:rsidRPr="000D01E8">
              <w:rPr>
                <w:szCs w:val="20"/>
              </w:rPr>
              <w:t>Warum ist die Referenz relevant?</w:t>
            </w:r>
          </w:p>
        </w:tc>
        <w:tc>
          <w:tcPr>
            <w:tcW w:w="141" w:type="dxa"/>
            <w:tcBorders>
              <w:right w:val="single" w:sz="4" w:space="0" w:color="FFFFFF" w:themeColor="background1"/>
            </w:tcBorders>
          </w:tcPr>
          <w:p w14:paraId="11DB2DBC" w14:textId="77777777" w:rsidR="00932C67" w:rsidRPr="000D01E8" w:rsidRDefault="00932C67"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20762D63" w14:textId="77777777" w:rsidR="00932C67" w:rsidRPr="000D01E8" w:rsidRDefault="00932C67" w:rsidP="00D51E12"/>
        </w:tc>
      </w:tr>
      <w:tr w:rsidR="00932C67" w:rsidRPr="000D01E8" w14:paraId="0AA29C6D" w14:textId="77777777" w:rsidTr="00D51E12">
        <w:trPr>
          <w:trHeight w:val="340"/>
        </w:trPr>
        <w:tc>
          <w:tcPr>
            <w:tcW w:w="2835" w:type="dxa"/>
          </w:tcPr>
          <w:p w14:paraId="5A7C6EF4" w14:textId="77777777" w:rsidR="00932C67" w:rsidRPr="000D01E8" w:rsidRDefault="00932C67" w:rsidP="00D51E12">
            <w:pPr>
              <w:tabs>
                <w:tab w:val="left" w:pos="2552"/>
                <w:tab w:val="left" w:pos="2694"/>
                <w:tab w:val="left" w:pos="3402"/>
              </w:tabs>
              <w:rPr>
                <w:szCs w:val="20"/>
              </w:rPr>
            </w:pPr>
            <w:r w:rsidRPr="000D01E8">
              <w:rPr>
                <w:szCs w:val="20"/>
              </w:rPr>
              <w:t>Was war aus Sicht des Anbieters die besondere Herausforderung in diesem Projekt?</w:t>
            </w:r>
          </w:p>
        </w:tc>
        <w:tc>
          <w:tcPr>
            <w:tcW w:w="141" w:type="dxa"/>
            <w:tcBorders>
              <w:right w:val="single" w:sz="4" w:space="0" w:color="FFFFFF" w:themeColor="background1"/>
            </w:tcBorders>
          </w:tcPr>
          <w:p w14:paraId="72B968B8" w14:textId="77777777" w:rsidR="00932C67" w:rsidRPr="000D01E8" w:rsidRDefault="00932C67"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4DF35221" w14:textId="77777777" w:rsidR="00932C67" w:rsidRPr="000D01E8" w:rsidRDefault="00932C67" w:rsidP="00D51E12"/>
        </w:tc>
      </w:tr>
      <w:tr w:rsidR="00932C67" w:rsidRPr="000D01E8" w14:paraId="65B5F78A" w14:textId="77777777" w:rsidTr="00D51E12">
        <w:trPr>
          <w:trHeight w:val="340"/>
        </w:trPr>
        <w:tc>
          <w:tcPr>
            <w:tcW w:w="2835" w:type="dxa"/>
          </w:tcPr>
          <w:p w14:paraId="1B57AC4F" w14:textId="77777777" w:rsidR="00932C67" w:rsidRPr="000D01E8" w:rsidRDefault="00932C67" w:rsidP="00D51E12">
            <w:pPr>
              <w:tabs>
                <w:tab w:val="left" w:pos="2552"/>
                <w:tab w:val="left" w:pos="2694"/>
                <w:tab w:val="left" w:pos="3402"/>
              </w:tabs>
            </w:pPr>
            <w:r w:rsidRPr="000D01E8">
              <w:t>Name Referenz-Person (Auftraggeber)</w:t>
            </w:r>
          </w:p>
        </w:tc>
        <w:tc>
          <w:tcPr>
            <w:tcW w:w="141" w:type="dxa"/>
            <w:tcBorders>
              <w:right w:val="single" w:sz="4" w:space="0" w:color="FFFFFF" w:themeColor="background1"/>
            </w:tcBorders>
          </w:tcPr>
          <w:p w14:paraId="0D7A1AB5" w14:textId="77777777" w:rsidR="00932C67" w:rsidRPr="000D01E8" w:rsidRDefault="00932C67" w:rsidP="00D51E12">
            <w:pPr>
              <w:tabs>
                <w:tab w:val="left" w:pos="2552"/>
                <w:tab w:val="left" w:pos="2694"/>
                <w:tab w:val="left" w:pos="3402"/>
              </w:tabs>
              <w:ind w:left="-70"/>
            </w:pPr>
          </w:p>
        </w:tc>
        <w:tc>
          <w:tcPr>
            <w:tcW w:w="2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205F5A96" w14:textId="77777777" w:rsidR="00932C67" w:rsidRPr="000D01E8" w:rsidRDefault="00932C67" w:rsidP="00D51E12">
            <w:r w:rsidRPr="000D01E8">
              <w:rPr>
                <w:highlight w:val="yellow"/>
              </w:rPr>
              <w:t>[Name, Vorname]</w:t>
            </w:r>
          </w:p>
        </w:tc>
        <w:tc>
          <w:tcPr>
            <w:tcW w:w="22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0522F540" w14:textId="77777777" w:rsidR="00932C67" w:rsidRPr="000D01E8" w:rsidRDefault="00932C67" w:rsidP="00D51E12">
            <w:r w:rsidRPr="000D01E8">
              <w:rPr>
                <w:highlight w:val="yellow"/>
              </w:rPr>
              <w:t>[E-Mail]</w:t>
            </w:r>
          </w:p>
        </w:tc>
        <w:tc>
          <w:tcPr>
            <w:tcW w:w="22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29275A0A" w14:textId="77777777" w:rsidR="00932C67" w:rsidRPr="000D01E8" w:rsidRDefault="00932C67" w:rsidP="00D51E12">
            <w:r w:rsidRPr="000D01E8">
              <w:rPr>
                <w:highlight w:val="yellow"/>
              </w:rPr>
              <w:t>[Tel direkt]</w:t>
            </w:r>
          </w:p>
        </w:tc>
      </w:tr>
    </w:tbl>
    <w:p w14:paraId="4748F9A9" w14:textId="37B768E1" w:rsidR="008B1D64" w:rsidRDefault="008B1D64"/>
    <w:p w14:paraId="079D9C32" w14:textId="77777777" w:rsidR="00932C67" w:rsidRDefault="00932C67">
      <w:r>
        <w:br w:type="page"/>
      </w:r>
    </w:p>
    <w:tbl>
      <w:tblPr>
        <w:tblW w:w="9498" w:type="dxa"/>
        <w:tblLayout w:type="fixed"/>
        <w:tblCellMar>
          <w:left w:w="0" w:type="dxa"/>
          <w:right w:w="0" w:type="dxa"/>
        </w:tblCellMar>
        <w:tblLook w:val="0000" w:firstRow="0" w:lastRow="0" w:firstColumn="0" w:lastColumn="0" w:noHBand="0" w:noVBand="0"/>
      </w:tblPr>
      <w:tblGrid>
        <w:gridCol w:w="2977"/>
        <w:gridCol w:w="2106"/>
        <w:gridCol w:w="162"/>
        <w:gridCol w:w="2126"/>
        <w:gridCol w:w="2127"/>
      </w:tblGrid>
      <w:tr w:rsidR="00AC577A" w:rsidRPr="000D01E8" w14:paraId="460D9D9A" w14:textId="77777777" w:rsidTr="00D51E12">
        <w:trPr>
          <w:trHeight w:val="340"/>
        </w:trPr>
        <w:tc>
          <w:tcPr>
            <w:tcW w:w="9498" w:type="dxa"/>
            <w:gridSpan w:val="5"/>
          </w:tcPr>
          <w:p w14:paraId="10F94660" w14:textId="42726361" w:rsidR="00AC577A" w:rsidRPr="000D01E8" w:rsidRDefault="00AC577A" w:rsidP="00D51E12">
            <w:pPr>
              <w:pStyle w:val="TextStandard"/>
              <w:spacing w:after="120"/>
              <w:rPr>
                <w:b/>
                <w:bCs/>
              </w:rPr>
            </w:pPr>
            <w:r w:rsidRPr="000D01E8">
              <w:rPr>
                <w:b/>
                <w:bCs/>
              </w:rPr>
              <w:lastRenderedPageBreak/>
              <w:t>3.2.</w:t>
            </w:r>
            <w:r w:rsidR="001F3AC4">
              <w:rPr>
                <w:b/>
                <w:bCs/>
              </w:rPr>
              <w:t>3</w:t>
            </w:r>
            <w:r w:rsidRPr="000D01E8">
              <w:rPr>
                <w:b/>
                <w:bCs/>
              </w:rPr>
              <w:t>. Fachplaner</w:t>
            </w:r>
            <w:r w:rsidR="008B1D64">
              <w:rPr>
                <w:b/>
                <w:bCs/>
              </w:rPr>
              <w:t>/i</w:t>
            </w:r>
            <w:r w:rsidRPr="000D01E8">
              <w:rPr>
                <w:b/>
                <w:bCs/>
              </w:rPr>
              <w:t>n Primär (mind. SIA Kat. C)</w:t>
            </w:r>
          </w:p>
        </w:tc>
      </w:tr>
      <w:tr w:rsidR="00AC577A" w:rsidRPr="000D01E8" w14:paraId="6E0772FA" w14:textId="77777777" w:rsidTr="00D51E12">
        <w:trPr>
          <w:trHeight w:val="340"/>
        </w:trPr>
        <w:tc>
          <w:tcPr>
            <w:tcW w:w="9498" w:type="dxa"/>
            <w:gridSpan w:val="5"/>
          </w:tcPr>
          <w:p w14:paraId="1363F6CA" w14:textId="77777777" w:rsidR="00AC577A" w:rsidRPr="000D01E8" w:rsidRDefault="00AC577A" w:rsidP="00D51E12">
            <w:pPr>
              <w:spacing w:after="120"/>
            </w:pPr>
            <w:r w:rsidRPr="000D01E8">
              <w:t>Anforderungen:</w:t>
            </w:r>
          </w:p>
          <w:p w14:paraId="7CFF4EB0" w14:textId="77777777" w:rsidR="00AC577A" w:rsidRPr="000D01E8" w:rsidRDefault="00AC577A" w:rsidP="00AC577A">
            <w:pPr>
              <w:pStyle w:val="Listenabsatz"/>
              <w:numPr>
                <w:ilvl w:val="0"/>
                <w:numId w:val="10"/>
              </w:numPr>
              <w:spacing w:after="60"/>
              <w:ind w:left="714" w:hanging="357"/>
              <w:contextualSpacing w:val="0"/>
            </w:pPr>
            <w:r w:rsidRPr="000D01E8">
              <w:t>Erfahrung von mindestens drei Jahren in der Planung, Auslegung und Projektleitung von Primäranlagen (AIS/GIS/MTS) inklusive Erdungsanlagen, davon mindestens zwei Jahre unter Berücksichtigung der schweizerischen Verordnungen und Gesetze</w:t>
            </w:r>
          </w:p>
          <w:p w14:paraId="697AB5B0" w14:textId="77777777" w:rsidR="00AC577A" w:rsidRPr="000D01E8" w:rsidRDefault="00AC577A" w:rsidP="00AC577A">
            <w:pPr>
              <w:pStyle w:val="Listenabsatz"/>
              <w:numPr>
                <w:ilvl w:val="0"/>
                <w:numId w:val="10"/>
              </w:numPr>
              <w:spacing w:after="60"/>
              <w:ind w:left="714" w:hanging="357"/>
              <w:contextualSpacing w:val="0"/>
            </w:pPr>
            <w:r w:rsidRPr="000D01E8">
              <w:t>Fachliche Begleitung bei der Erstellung von ESTI-/PGV-Eingabedossiers, einschliesslich Betreuung des Genehmigungsverfahren zu mindestens zwei Unterwerksprojekten der Netzebenen 1 bis 3 (≥50 kV), je mit einer Mindestanzahl von vier Schaltfeldern</w:t>
            </w:r>
          </w:p>
          <w:p w14:paraId="2399159A" w14:textId="77777777" w:rsidR="00AC577A" w:rsidRPr="000D01E8" w:rsidRDefault="00AC577A" w:rsidP="00AC577A">
            <w:pPr>
              <w:pStyle w:val="Listenabsatz"/>
              <w:numPr>
                <w:ilvl w:val="0"/>
                <w:numId w:val="10"/>
              </w:numPr>
              <w:spacing w:after="60"/>
              <w:ind w:left="714" w:hanging="357"/>
              <w:contextualSpacing w:val="0"/>
            </w:pPr>
            <w:r w:rsidRPr="000D01E8">
              <w:t>Nachweis von mindestens zwei Referenzen als Fachplaner/-in im Rahmen von Unterwerksprojekten inklusive der fachlichen Begleitung der Erarbeitung von technischen Spezifikationen und Leistungsverzeichnissen, Qualitätssicherung, Abnahmen und Inbetriebnahme von Primäranlagen in den Netzebenen 1 bis 3 (≥50 kV)</w:t>
            </w:r>
          </w:p>
          <w:p w14:paraId="1B8F22B3" w14:textId="77777777" w:rsidR="00AC577A" w:rsidRDefault="00AC577A" w:rsidP="00AC577A">
            <w:pPr>
              <w:pStyle w:val="Listenabsatz"/>
              <w:numPr>
                <w:ilvl w:val="0"/>
                <w:numId w:val="10"/>
              </w:numPr>
              <w:spacing w:after="120"/>
              <w:ind w:left="714" w:hanging="357"/>
              <w:contextualSpacing w:val="0"/>
            </w:pPr>
            <w:r w:rsidRPr="000D01E8">
              <w:t>Sehr gute Deutsch-Kenntnisse (mind. C1)</w:t>
            </w:r>
          </w:p>
          <w:p w14:paraId="42DE87AB" w14:textId="02F21152" w:rsidR="008B1D64" w:rsidRPr="000D01E8" w:rsidRDefault="008B1D64" w:rsidP="008B1D64">
            <w:pPr>
              <w:pStyle w:val="Listenabsatz"/>
              <w:spacing w:after="120"/>
              <w:ind w:left="714"/>
              <w:contextualSpacing w:val="0"/>
            </w:pPr>
          </w:p>
        </w:tc>
      </w:tr>
      <w:tr w:rsidR="00AC577A" w:rsidRPr="000D01E8" w14:paraId="4C326DF0" w14:textId="77777777" w:rsidTr="00D51E12">
        <w:trPr>
          <w:cantSplit/>
          <w:trHeight w:val="340"/>
        </w:trPr>
        <w:tc>
          <w:tcPr>
            <w:tcW w:w="2977" w:type="dxa"/>
          </w:tcPr>
          <w:p w14:paraId="2ED2C214" w14:textId="77777777" w:rsidR="00AC577A" w:rsidRPr="000D01E8" w:rsidRDefault="00AC577A" w:rsidP="00D51E12">
            <w:pPr>
              <w:tabs>
                <w:tab w:val="left" w:pos="708"/>
              </w:tabs>
              <w:spacing w:before="20" w:after="20"/>
            </w:pPr>
            <w:r w:rsidRPr="000D01E8">
              <w:t>Vorname</w:t>
            </w:r>
          </w:p>
        </w:tc>
        <w:tc>
          <w:tcPr>
            <w:tcW w:w="2106" w:type="dxa"/>
            <w:tcBorders>
              <w:bottom w:val="single" w:sz="4" w:space="0" w:color="FFFFFF" w:themeColor="background1"/>
            </w:tcBorders>
            <w:shd w:val="pct5" w:color="000000" w:fill="FFFFFF"/>
          </w:tcPr>
          <w:p w14:paraId="666C4A69" w14:textId="77777777" w:rsidR="00AC577A" w:rsidRPr="000D01E8" w:rsidRDefault="00AC577A" w:rsidP="00D51E12">
            <w:pPr>
              <w:tabs>
                <w:tab w:val="left" w:pos="708"/>
              </w:tabs>
              <w:spacing w:before="20" w:after="20"/>
            </w:pPr>
          </w:p>
        </w:tc>
        <w:tc>
          <w:tcPr>
            <w:tcW w:w="162" w:type="dxa"/>
          </w:tcPr>
          <w:p w14:paraId="636F937B" w14:textId="77777777" w:rsidR="00AC577A" w:rsidRPr="000D01E8" w:rsidRDefault="00AC577A" w:rsidP="00D51E12">
            <w:pPr>
              <w:tabs>
                <w:tab w:val="left" w:pos="708"/>
              </w:tabs>
              <w:spacing w:before="20" w:after="20"/>
            </w:pPr>
          </w:p>
        </w:tc>
        <w:tc>
          <w:tcPr>
            <w:tcW w:w="2126" w:type="dxa"/>
          </w:tcPr>
          <w:p w14:paraId="4A79C0C1" w14:textId="77777777" w:rsidR="00AC577A" w:rsidRPr="000D01E8" w:rsidRDefault="00AC577A" w:rsidP="00D51E12">
            <w:pPr>
              <w:tabs>
                <w:tab w:val="left" w:pos="708"/>
              </w:tabs>
              <w:spacing w:before="20" w:after="20"/>
            </w:pPr>
            <w:r w:rsidRPr="000D01E8">
              <w:t>Name</w:t>
            </w:r>
          </w:p>
        </w:tc>
        <w:tc>
          <w:tcPr>
            <w:tcW w:w="2127" w:type="dxa"/>
            <w:tcBorders>
              <w:bottom w:val="single" w:sz="4" w:space="0" w:color="FFFFFF" w:themeColor="background1"/>
            </w:tcBorders>
            <w:shd w:val="pct5" w:color="000000" w:fill="FFFFFF"/>
          </w:tcPr>
          <w:p w14:paraId="3BE49B9B" w14:textId="77777777" w:rsidR="00AC577A" w:rsidRPr="000D01E8" w:rsidRDefault="00AC577A" w:rsidP="00D51E12">
            <w:pPr>
              <w:tabs>
                <w:tab w:val="left" w:pos="283"/>
                <w:tab w:val="left" w:pos="2552"/>
                <w:tab w:val="left" w:pos="2694"/>
                <w:tab w:val="left" w:pos="3402"/>
              </w:tabs>
              <w:spacing w:before="20" w:after="20"/>
            </w:pPr>
          </w:p>
        </w:tc>
      </w:tr>
      <w:tr w:rsidR="00AC577A" w:rsidRPr="000D01E8" w14:paraId="13B7AD34" w14:textId="77777777" w:rsidTr="00D51E12">
        <w:trPr>
          <w:cantSplit/>
          <w:trHeight w:val="340"/>
        </w:trPr>
        <w:tc>
          <w:tcPr>
            <w:tcW w:w="2977" w:type="dxa"/>
          </w:tcPr>
          <w:p w14:paraId="45B067DB" w14:textId="77777777" w:rsidR="00AC577A" w:rsidRPr="000D01E8" w:rsidRDefault="00AC577A" w:rsidP="00D51E12">
            <w:pPr>
              <w:tabs>
                <w:tab w:val="left" w:pos="708"/>
              </w:tabs>
              <w:spacing w:before="20" w:after="20"/>
            </w:pPr>
            <w:r w:rsidRPr="000D01E8">
              <w:t>Geburtsdatum</w:t>
            </w:r>
          </w:p>
        </w:tc>
        <w:tc>
          <w:tcPr>
            <w:tcW w:w="2106" w:type="dxa"/>
            <w:tcBorders>
              <w:top w:val="single" w:sz="4" w:space="0" w:color="FFFFFF" w:themeColor="background1"/>
              <w:bottom w:val="single" w:sz="4" w:space="0" w:color="FFFFFF" w:themeColor="background1"/>
            </w:tcBorders>
            <w:shd w:val="pct5" w:color="000000" w:fill="FFFFFF"/>
          </w:tcPr>
          <w:p w14:paraId="1B8D03F8" w14:textId="77777777" w:rsidR="00AC577A" w:rsidRPr="000D01E8" w:rsidRDefault="00AC577A" w:rsidP="00D51E12">
            <w:pPr>
              <w:tabs>
                <w:tab w:val="left" w:pos="708"/>
              </w:tabs>
              <w:spacing w:before="20" w:after="20"/>
            </w:pPr>
          </w:p>
        </w:tc>
        <w:tc>
          <w:tcPr>
            <w:tcW w:w="162" w:type="dxa"/>
          </w:tcPr>
          <w:p w14:paraId="0BDDF88B" w14:textId="77777777" w:rsidR="00AC577A" w:rsidRPr="000D01E8" w:rsidRDefault="00AC577A" w:rsidP="00D51E12">
            <w:pPr>
              <w:tabs>
                <w:tab w:val="left" w:pos="708"/>
              </w:tabs>
              <w:spacing w:before="20" w:after="20"/>
            </w:pPr>
          </w:p>
        </w:tc>
        <w:tc>
          <w:tcPr>
            <w:tcW w:w="2126" w:type="dxa"/>
          </w:tcPr>
          <w:p w14:paraId="5D94AFDB" w14:textId="77777777" w:rsidR="00AC577A" w:rsidRPr="000D01E8" w:rsidRDefault="00AC577A" w:rsidP="00D51E12">
            <w:pPr>
              <w:tabs>
                <w:tab w:val="left" w:pos="708"/>
              </w:tabs>
              <w:spacing w:before="20" w:after="20"/>
            </w:pPr>
          </w:p>
        </w:tc>
        <w:tc>
          <w:tcPr>
            <w:tcW w:w="2127" w:type="dxa"/>
            <w:tcBorders>
              <w:top w:val="single" w:sz="4" w:space="0" w:color="FFFFFF" w:themeColor="background1"/>
              <w:bottom w:val="single" w:sz="4" w:space="0" w:color="FFFFFF" w:themeColor="background1"/>
            </w:tcBorders>
          </w:tcPr>
          <w:p w14:paraId="2C2B49B7" w14:textId="77777777" w:rsidR="00AC577A" w:rsidRPr="000D01E8" w:rsidRDefault="00AC577A" w:rsidP="00D51E12">
            <w:pPr>
              <w:tabs>
                <w:tab w:val="left" w:pos="708"/>
              </w:tabs>
              <w:spacing w:before="20" w:after="20"/>
            </w:pPr>
          </w:p>
        </w:tc>
      </w:tr>
      <w:tr w:rsidR="00AC577A" w:rsidRPr="000D01E8" w14:paraId="20FCC52A" w14:textId="77777777" w:rsidTr="00D51E12">
        <w:trPr>
          <w:cantSplit/>
          <w:trHeight w:val="340"/>
        </w:trPr>
        <w:tc>
          <w:tcPr>
            <w:tcW w:w="2977" w:type="dxa"/>
          </w:tcPr>
          <w:p w14:paraId="087C4E74" w14:textId="77777777" w:rsidR="00AC577A" w:rsidRPr="000D01E8" w:rsidRDefault="00AC577A" w:rsidP="00D51E12">
            <w:pPr>
              <w:tabs>
                <w:tab w:val="left" w:pos="708"/>
              </w:tabs>
              <w:spacing w:before="20" w:after="20"/>
            </w:pPr>
            <w:r w:rsidRPr="000D01E8">
              <w:t>Firma</w:t>
            </w:r>
          </w:p>
        </w:tc>
        <w:tc>
          <w:tcPr>
            <w:tcW w:w="2106" w:type="dxa"/>
            <w:tcBorders>
              <w:top w:val="single" w:sz="4" w:space="0" w:color="FFFFFF" w:themeColor="background1"/>
              <w:bottom w:val="single" w:sz="4" w:space="0" w:color="FFFFFF" w:themeColor="background1"/>
            </w:tcBorders>
            <w:shd w:val="pct5" w:color="000000" w:fill="FFFFFF"/>
          </w:tcPr>
          <w:p w14:paraId="23DA7236" w14:textId="77777777" w:rsidR="00AC577A" w:rsidRPr="000D01E8" w:rsidRDefault="00AC577A" w:rsidP="00D51E12">
            <w:pPr>
              <w:tabs>
                <w:tab w:val="left" w:pos="708"/>
              </w:tabs>
              <w:spacing w:before="20" w:after="20"/>
            </w:pPr>
          </w:p>
        </w:tc>
        <w:tc>
          <w:tcPr>
            <w:tcW w:w="162" w:type="dxa"/>
          </w:tcPr>
          <w:p w14:paraId="0E5C52B1" w14:textId="77777777" w:rsidR="00AC577A" w:rsidRPr="000D01E8" w:rsidRDefault="00AC577A" w:rsidP="00D51E12">
            <w:pPr>
              <w:tabs>
                <w:tab w:val="left" w:pos="708"/>
              </w:tabs>
              <w:spacing w:before="20" w:after="20"/>
            </w:pPr>
          </w:p>
        </w:tc>
        <w:tc>
          <w:tcPr>
            <w:tcW w:w="2126" w:type="dxa"/>
          </w:tcPr>
          <w:p w14:paraId="06DD1850" w14:textId="77777777" w:rsidR="00AC577A" w:rsidRPr="000D01E8" w:rsidRDefault="00AC577A" w:rsidP="00D51E12">
            <w:pPr>
              <w:tabs>
                <w:tab w:val="left" w:pos="708"/>
              </w:tabs>
              <w:spacing w:before="20" w:after="20"/>
            </w:pPr>
            <w:r w:rsidRPr="000D01E8">
              <w:t>Funktion</w:t>
            </w:r>
          </w:p>
        </w:tc>
        <w:tc>
          <w:tcPr>
            <w:tcW w:w="2127" w:type="dxa"/>
            <w:tcBorders>
              <w:top w:val="single" w:sz="4" w:space="0" w:color="FFFFFF" w:themeColor="background1"/>
              <w:bottom w:val="single" w:sz="4" w:space="0" w:color="FFFFFF" w:themeColor="background1"/>
            </w:tcBorders>
            <w:shd w:val="pct5" w:color="000000" w:fill="FFFFFF"/>
          </w:tcPr>
          <w:p w14:paraId="6AFA5787" w14:textId="77777777" w:rsidR="00AC577A" w:rsidRPr="000D01E8" w:rsidRDefault="00AC577A" w:rsidP="00D51E12">
            <w:pPr>
              <w:tabs>
                <w:tab w:val="left" w:pos="708"/>
              </w:tabs>
              <w:spacing w:before="20" w:after="20"/>
            </w:pPr>
          </w:p>
        </w:tc>
      </w:tr>
      <w:tr w:rsidR="00AC577A" w:rsidRPr="000D01E8" w14:paraId="7F3D4416" w14:textId="77777777" w:rsidTr="00D51E12">
        <w:trPr>
          <w:cantSplit/>
          <w:trHeight w:val="340"/>
        </w:trPr>
        <w:tc>
          <w:tcPr>
            <w:tcW w:w="2977" w:type="dxa"/>
          </w:tcPr>
          <w:p w14:paraId="1C249E1F" w14:textId="77777777" w:rsidR="00AC577A" w:rsidRPr="000D01E8" w:rsidRDefault="00AC577A" w:rsidP="00D51E12">
            <w:pPr>
              <w:tabs>
                <w:tab w:val="left" w:pos="708"/>
              </w:tabs>
              <w:spacing w:before="20" w:after="20"/>
            </w:pPr>
            <w:r w:rsidRPr="000D01E8">
              <w:t>In der Firma seit</w:t>
            </w:r>
          </w:p>
        </w:tc>
        <w:tc>
          <w:tcPr>
            <w:tcW w:w="2106" w:type="dxa"/>
            <w:tcBorders>
              <w:top w:val="single" w:sz="4" w:space="0" w:color="FFFFFF" w:themeColor="background1"/>
              <w:bottom w:val="single" w:sz="4" w:space="0" w:color="FFFFFF" w:themeColor="background1"/>
            </w:tcBorders>
            <w:shd w:val="pct5" w:color="000000" w:fill="FFFFFF"/>
          </w:tcPr>
          <w:p w14:paraId="43D2D823" w14:textId="77777777" w:rsidR="00AC577A" w:rsidRPr="000D01E8" w:rsidRDefault="00AC577A" w:rsidP="00D51E12">
            <w:pPr>
              <w:tabs>
                <w:tab w:val="left" w:pos="708"/>
              </w:tabs>
              <w:spacing w:before="20" w:after="20"/>
            </w:pPr>
          </w:p>
        </w:tc>
        <w:tc>
          <w:tcPr>
            <w:tcW w:w="162" w:type="dxa"/>
          </w:tcPr>
          <w:p w14:paraId="0ABA9E7E" w14:textId="77777777" w:rsidR="00AC577A" w:rsidRPr="000D01E8" w:rsidRDefault="00AC577A" w:rsidP="00D51E12">
            <w:pPr>
              <w:tabs>
                <w:tab w:val="left" w:pos="708"/>
              </w:tabs>
              <w:spacing w:before="20" w:after="20"/>
            </w:pPr>
          </w:p>
        </w:tc>
        <w:tc>
          <w:tcPr>
            <w:tcW w:w="2126" w:type="dxa"/>
          </w:tcPr>
          <w:p w14:paraId="345F1134" w14:textId="77777777" w:rsidR="00AC577A" w:rsidRPr="000D01E8" w:rsidRDefault="00AC577A" w:rsidP="00D51E12">
            <w:pPr>
              <w:tabs>
                <w:tab w:val="left" w:pos="708"/>
              </w:tabs>
              <w:spacing w:before="20" w:after="20"/>
            </w:pPr>
            <w:r w:rsidRPr="000D01E8">
              <w:t>In der Funktion seit</w:t>
            </w:r>
          </w:p>
        </w:tc>
        <w:tc>
          <w:tcPr>
            <w:tcW w:w="2127" w:type="dxa"/>
            <w:tcBorders>
              <w:top w:val="single" w:sz="4" w:space="0" w:color="FFFFFF" w:themeColor="background1"/>
              <w:bottom w:val="single" w:sz="4" w:space="0" w:color="FFFFFF" w:themeColor="background1"/>
            </w:tcBorders>
            <w:shd w:val="pct5" w:color="000000" w:fill="FFFFFF"/>
          </w:tcPr>
          <w:p w14:paraId="3E23D208" w14:textId="77777777" w:rsidR="00AC577A" w:rsidRPr="000D01E8" w:rsidRDefault="00AC577A" w:rsidP="00D51E12">
            <w:pPr>
              <w:tabs>
                <w:tab w:val="left" w:pos="708"/>
              </w:tabs>
              <w:spacing w:before="20" w:after="20"/>
            </w:pPr>
          </w:p>
        </w:tc>
      </w:tr>
      <w:tr w:rsidR="00AC577A" w:rsidRPr="000D01E8" w14:paraId="7C5B02C9" w14:textId="77777777" w:rsidTr="00D51E12">
        <w:trPr>
          <w:cantSplit/>
          <w:trHeight w:val="340"/>
        </w:trPr>
        <w:tc>
          <w:tcPr>
            <w:tcW w:w="2977" w:type="dxa"/>
          </w:tcPr>
          <w:p w14:paraId="6C69EF42" w14:textId="77777777" w:rsidR="00AC577A" w:rsidRPr="000D01E8" w:rsidRDefault="00AC577A" w:rsidP="00D51E12">
            <w:pPr>
              <w:tabs>
                <w:tab w:val="left" w:pos="708"/>
              </w:tabs>
              <w:spacing w:before="20" w:after="20"/>
            </w:pPr>
            <w:r w:rsidRPr="000D01E8">
              <w:t>Ausbildung allgemein</w:t>
            </w:r>
          </w:p>
        </w:tc>
        <w:tc>
          <w:tcPr>
            <w:tcW w:w="6521" w:type="dxa"/>
            <w:gridSpan w:val="4"/>
            <w:tcBorders>
              <w:top w:val="single" w:sz="4" w:space="0" w:color="FFFFFF" w:themeColor="background1"/>
              <w:bottom w:val="single" w:sz="4" w:space="0" w:color="FFFFFF" w:themeColor="background1"/>
            </w:tcBorders>
            <w:shd w:val="pct5" w:color="000000" w:fill="FFFFFF"/>
          </w:tcPr>
          <w:p w14:paraId="370CAD24" w14:textId="77777777" w:rsidR="00AC577A" w:rsidRPr="000D01E8" w:rsidRDefault="00AC577A" w:rsidP="00D51E12">
            <w:pPr>
              <w:tabs>
                <w:tab w:val="left" w:pos="708"/>
              </w:tabs>
              <w:spacing w:before="20" w:after="20"/>
            </w:pPr>
          </w:p>
        </w:tc>
      </w:tr>
      <w:tr w:rsidR="00AC577A" w:rsidRPr="000D01E8" w14:paraId="0744F203" w14:textId="77777777" w:rsidTr="00D51E12">
        <w:trPr>
          <w:cantSplit/>
          <w:trHeight w:val="340"/>
        </w:trPr>
        <w:tc>
          <w:tcPr>
            <w:tcW w:w="2977" w:type="dxa"/>
          </w:tcPr>
          <w:p w14:paraId="4A86C883" w14:textId="77777777" w:rsidR="00AC577A" w:rsidRPr="000D01E8" w:rsidRDefault="00AC577A" w:rsidP="00D51E12">
            <w:pPr>
              <w:tabs>
                <w:tab w:val="left" w:pos="708"/>
              </w:tabs>
              <w:spacing w:before="20" w:after="20"/>
            </w:pPr>
            <w:r w:rsidRPr="000D01E8">
              <w:t>Weiterbildungen</w:t>
            </w:r>
          </w:p>
        </w:tc>
        <w:tc>
          <w:tcPr>
            <w:tcW w:w="6521" w:type="dxa"/>
            <w:gridSpan w:val="4"/>
            <w:tcBorders>
              <w:top w:val="single" w:sz="4" w:space="0" w:color="FFFFFF" w:themeColor="background1"/>
              <w:bottom w:val="single" w:sz="4" w:space="0" w:color="FFFFFF" w:themeColor="background1"/>
            </w:tcBorders>
            <w:shd w:val="pct5" w:color="000000" w:fill="FFFFFF"/>
          </w:tcPr>
          <w:p w14:paraId="2FC72E38" w14:textId="77777777" w:rsidR="00AC577A" w:rsidRPr="000D01E8" w:rsidRDefault="00AC577A" w:rsidP="00D51E12">
            <w:pPr>
              <w:tabs>
                <w:tab w:val="left" w:pos="708"/>
              </w:tabs>
              <w:spacing w:before="20" w:after="20"/>
            </w:pPr>
          </w:p>
        </w:tc>
      </w:tr>
      <w:tr w:rsidR="00AC577A" w:rsidRPr="000D01E8" w14:paraId="7062A2A3" w14:textId="77777777" w:rsidTr="00D51E12">
        <w:trPr>
          <w:cantSplit/>
          <w:trHeight w:val="340"/>
        </w:trPr>
        <w:tc>
          <w:tcPr>
            <w:tcW w:w="2977" w:type="dxa"/>
          </w:tcPr>
          <w:p w14:paraId="7B05247E" w14:textId="77777777" w:rsidR="00AC577A" w:rsidRPr="000D01E8" w:rsidRDefault="00AC577A" w:rsidP="00D51E12">
            <w:pPr>
              <w:tabs>
                <w:tab w:val="left" w:pos="708"/>
              </w:tabs>
              <w:spacing w:before="20" w:after="20"/>
            </w:pPr>
            <w:r w:rsidRPr="000D01E8">
              <w:t>CV mit Angabe der Berufserfahrung als Beilage vorhanden?</w:t>
            </w:r>
          </w:p>
        </w:tc>
        <w:tc>
          <w:tcPr>
            <w:tcW w:w="6521" w:type="dxa"/>
            <w:gridSpan w:val="4"/>
            <w:tcBorders>
              <w:top w:val="single" w:sz="4" w:space="0" w:color="FFFFFF" w:themeColor="background1"/>
              <w:bottom w:val="single" w:sz="4" w:space="0" w:color="FFFFFF" w:themeColor="background1"/>
            </w:tcBorders>
            <w:shd w:val="pct5" w:color="000000" w:fill="FFFFFF"/>
          </w:tcPr>
          <w:p w14:paraId="0F55F9F3" w14:textId="77777777" w:rsidR="00AC577A" w:rsidRPr="000D01E8" w:rsidRDefault="00AC577A" w:rsidP="00D51E12">
            <w:pPr>
              <w:tabs>
                <w:tab w:val="left" w:pos="708"/>
              </w:tabs>
              <w:spacing w:before="20" w:after="20"/>
            </w:pPr>
            <w:r w:rsidRPr="000D01E8">
              <w:t xml:space="preserve">  </w:t>
            </w:r>
            <w:r w:rsidRPr="007B1A7F">
              <w:fldChar w:fldCharType="begin">
                <w:ffData>
                  <w:name w:val="Kontrollkästchen6"/>
                  <w:enabled/>
                  <w:calcOnExit w:val="0"/>
                  <w:checkBox>
                    <w:sizeAuto/>
                    <w:default w:val="0"/>
                  </w:checkBox>
                </w:ffData>
              </w:fldChar>
            </w:r>
            <w:r w:rsidRPr="000D01E8">
              <w:instrText xml:space="preserve"> FORMCHECKBOX </w:instrText>
            </w:r>
            <w:r>
              <w:fldChar w:fldCharType="separate"/>
            </w:r>
            <w:r w:rsidRPr="007B1A7F">
              <w:fldChar w:fldCharType="end"/>
            </w:r>
            <w:r w:rsidRPr="000D01E8">
              <w:t xml:space="preserve"> Ja, der CV ist beigelegt.</w:t>
            </w:r>
          </w:p>
        </w:tc>
      </w:tr>
      <w:tr w:rsidR="00AC577A" w:rsidRPr="000D01E8" w14:paraId="6EE0F460" w14:textId="77777777" w:rsidTr="00D51E12">
        <w:trPr>
          <w:cantSplit/>
          <w:trHeight w:val="340"/>
        </w:trPr>
        <w:tc>
          <w:tcPr>
            <w:tcW w:w="9498" w:type="dxa"/>
            <w:gridSpan w:val="5"/>
          </w:tcPr>
          <w:p w14:paraId="13062C5F" w14:textId="77777777" w:rsidR="00AC577A" w:rsidRPr="000D01E8" w:rsidRDefault="00AC577A" w:rsidP="00D51E12">
            <w:pPr>
              <w:tabs>
                <w:tab w:val="left" w:pos="708"/>
              </w:tabs>
              <w:spacing w:before="120" w:after="120"/>
            </w:pPr>
            <w:bookmarkStart w:id="73" w:name="_Hlk141269961"/>
            <w:bookmarkEnd w:id="72"/>
            <w:r w:rsidRPr="000D01E8">
              <w:t xml:space="preserve">Sprachkenntnisse Deutsch </w:t>
            </w:r>
            <w:r w:rsidRPr="000D01E8">
              <w:rPr>
                <w:b/>
                <w:u w:val="single"/>
              </w:rPr>
              <w:t>mündlich und schriftlich</w:t>
            </w:r>
            <w:r w:rsidRPr="000D01E8">
              <w:t>:</w:t>
            </w:r>
          </w:p>
        </w:tc>
      </w:tr>
      <w:tr w:rsidR="00AC577A" w:rsidRPr="000D01E8" w14:paraId="3438F36C" w14:textId="77777777" w:rsidTr="00D51E12">
        <w:trPr>
          <w:cantSplit/>
          <w:trHeight w:val="340"/>
        </w:trPr>
        <w:tc>
          <w:tcPr>
            <w:tcW w:w="9498" w:type="dxa"/>
            <w:gridSpan w:val="5"/>
            <w:tcBorders>
              <w:top w:val="single" w:sz="4" w:space="0" w:color="FFFFFF" w:themeColor="background1"/>
              <w:bottom w:val="single" w:sz="4" w:space="0" w:color="FFFFFF" w:themeColor="background1"/>
            </w:tcBorders>
            <w:shd w:val="pct5" w:color="000000" w:fill="FFFFFF"/>
          </w:tcPr>
          <w:p w14:paraId="470C0C19" w14:textId="77777777" w:rsidR="00AC577A" w:rsidRPr="000D01E8" w:rsidRDefault="00AC577A" w:rsidP="00D51E12">
            <w:pPr>
              <w:tabs>
                <w:tab w:val="left" w:pos="708"/>
              </w:tabs>
              <w:spacing w:before="20" w:after="20"/>
            </w:pPr>
            <w:r w:rsidRPr="007B1A7F">
              <w:rPr>
                <w:rFonts w:cs="Arial"/>
                <w:sz w:val="22"/>
                <w:szCs w:val="22"/>
              </w:rPr>
              <w:fldChar w:fldCharType="begin">
                <w:ffData>
                  <w:name w:val="Controllo1"/>
                  <w:enabled/>
                  <w:calcOnExit w:val="0"/>
                  <w:checkBox>
                    <w:sizeAuto/>
                    <w:default w:val="0"/>
                  </w:checkBox>
                </w:ffData>
              </w:fldChar>
            </w:r>
            <w:r w:rsidRPr="000D01E8">
              <w:rPr>
                <w:rFonts w:cs="Arial"/>
                <w:sz w:val="22"/>
                <w:szCs w:val="22"/>
              </w:rPr>
              <w:instrText xml:space="preserve"> FORMCHECKBOX </w:instrText>
            </w:r>
            <w:r>
              <w:rPr>
                <w:rFonts w:cs="Arial"/>
                <w:sz w:val="22"/>
                <w:szCs w:val="22"/>
              </w:rPr>
            </w:r>
            <w:r>
              <w:rPr>
                <w:rFonts w:cs="Arial"/>
                <w:sz w:val="22"/>
                <w:szCs w:val="22"/>
              </w:rPr>
              <w:fldChar w:fldCharType="separate"/>
            </w:r>
            <w:r w:rsidRPr="007B1A7F">
              <w:rPr>
                <w:rFonts w:cs="Arial"/>
                <w:sz w:val="22"/>
                <w:szCs w:val="22"/>
              </w:rPr>
              <w:fldChar w:fldCharType="end"/>
            </w:r>
            <w:r w:rsidRPr="000D01E8">
              <w:rPr>
                <w:rFonts w:cs="Arial"/>
                <w:sz w:val="22"/>
                <w:szCs w:val="22"/>
              </w:rPr>
              <w:tab/>
            </w:r>
            <w:r w:rsidRPr="000D01E8">
              <w:t>Deutsch als Muttersprache</w:t>
            </w:r>
          </w:p>
        </w:tc>
      </w:tr>
      <w:tr w:rsidR="00AC577A" w:rsidRPr="000D01E8" w14:paraId="75521266" w14:textId="77777777" w:rsidTr="00D51E12">
        <w:trPr>
          <w:cantSplit/>
          <w:trHeight w:val="340"/>
        </w:trPr>
        <w:tc>
          <w:tcPr>
            <w:tcW w:w="9498" w:type="dxa"/>
            <w:gridSpan w:val="5"/>
            <w:tcBorders>
              <w:top w:val="single" w:sz="4" w:space="0" w:color="FFFFFF" w:themeColor="background1"/>
              <w:bottom w:val="single" w:sz="4" w:space="0" w:color="FFFFFF" w:themeColor="background1"/>
            </w:tcBorders>
            <w:shd w:val="pct5" w:color="000000" w:fill="FFFFFF"/>
          </w:tcPr>
          <w:p w14:paraId="07DF55FF" w14:textId="77777777" w:rsidR="00AC577A" w:rsidRPr="000D01E8" w:rsidRDefault="00AC577A" w:rsidP="00D51E12">
            <w:pPr>
              <w:tabs>
                <w:tab w:val="left" w:pos="708"/>
                <w:tab w:val="left" w:pos="5387"/>
              </w:tabs>
              <w:spacing w:before="20" w:after="20"/>
            </w:pPr>
            <w:r w:rsidRPr="007B1A7F">
              <w:rPr>
                <w:rFonts w:cs="Arial"/>
                <w:sz w:val="22"/>
                <w:szCs w:val="22"/>
              </w:rPr>
              <w:fldChar w:fldCharType="begin">
                <w:ffData>
                  <w:name w:val="Controllo1"/>
                  <w:enabled/>
                  <w:calcOnExit w:val="0"/>
                  <w:checkBox>
                    <w:sizeAuto/>
                    <w:default w:val="0"/>
                  </w:checkBox>
                </w:ffData>
              </w:fldChar>
            </w:r>
            <w:r w:rsidRPr="000D01E8">
              <w:rPr>
                <w:rFonts w:cs="Arial"/>
                <w:sz w:val="22"/>
                <w:szCs w:val="22"/>
              </w:rPr>
              <w:instrText xml:space="preserve"> FORMCHECKBOX </w:instrText>
            </w:r>
            <w:r>
              <w:rPr>
                <w:rFonts w:cs="Arial"/>
                <w:sz w:val="22"/>
                <w:szCs w:val="22"/>
              </w:rPr>
            </w:r>
            <w:r>
              <w:rPr>
                <w:rFonts w:cs="Arial"/>
                <w:sz w:val="22"/>
                <w:szCs w:val="22"/>
              </w:rPr>
              <w:fldChar w:fldCharType="separate"/>
            </w:r>
            <w:r w:rsidRPr="007B1A7F">
              <w:rPr>
                <w:rFonts w:cs="Arial"/>
                <w:sz w:val="22"/>
                <w:szCs w:val="22"/>
              </w:rPr>
              <w:fldChar w:fldCharType="end"/>
            </w:r>
            <w:r w:rsidRPr="000D01E8">
              <w:rPr>
                <w:rFonts w:cs="Arial"/>
                <w:sz w:val="22"/>
                <w:szCs w:val="22"/>
              </w:rPr>
              <w:tab/>
            </w:r>
            <w:r w:rsidRPr="000D01E8">
              <w:t>Andere Muttersprache (Muttersprache angeben):</w:t>
            </w:r>
          </w:p>
          <w:tbl>
            <w:tblPr>
              <w:tblStyle w:val="Tabellenraster"/>
              <w:tblpPr w:leftFromText="141" w:rightFromText="141" w:vertAnchor="text" w:horzAnchor="page" w:tblpX="4563" w:tblpY="74"/>
              <w:tblOverlap w:val="never"/>
              <w:tblW w:w="0" w:type="auto"/>
              <w:tblLayout w:type="fixed"/>
              <w:tblLook w:val="04A0" w:firstRow="1" w:lastRow="0" w:firstColumn="1" w:lastColumn="0" w:noHBand="0" w:noVBand="1"/>
            </w:tblPr>
            <w:tblGrid>
              <w:gridCol w:w="992"/>
              <w:gridCol w:w="992"/>
            </w:tblGrid>
            <w:tr w:rsidR="00AC577A" w:rsidRPr="000D01E8" w14:paraId="5C4E63FD" w14:textId="77777777" w:rsidTr="00D51E12">
              <w:trPr>
                <w:trHeight w:val="146"/>
              </w:trPr>
              <w:tc>
                <w:tcPr>
                  <w:tcW w:w="992" w:type="dxa"/>
                </w:tcPr>
                <w:p w14:paraId="1DF2D05C" w14:textId="77777777" w:rsidR="00AC577A" w:rsidRPr="000D01E8" w:rsidRDefault="00AC577A" w:rsidP="00D51E12">
                  <w:pPr>
                    <w:jc w:val="center"/>
                  </w:pPr>
                  <w:r w:rsidRPr="000D01E8">
                    <w:t>C1</w:t>
                  </w:r>
                </w:p>
              </w:tc>
              <w:tc>
                <w:tcPr>
                  <w:tcW w:w="992" w:type="dxa"/>
                </w:tcPr>
                <w:p w14:paraId="07302028" w14:textId="77777777" w:rsidR="00AC577A" w:rsidRPr="000D01E8" w:rsidRDefault="00AC577A" w:rsidP="00D51E12">
                  <w:pPr>
                    <w:jc w:val="center"/>
                  </w:pPr>
                  <w:r w:rsidRPr="000D01E8">
                    <w:t>C2</w:t>
                  </w:r>
                </w:p>
              </w:tc>
            </w:tr>
            <w:tr w:rsidR="00AC577A" w:rsidRPr="000D01E8" w14:paraId="1AF7964E" w14:textId="77777777" w:rsidTr="00D51E12">
              <w:trPr>
                <w:trHeight w:val="146"/>
              </w:trPr>
              <w:tc>
                <w:tcPr>
                  <w:tcW w:w="992" w:type="dxa"/>
                </w:tcPr>
                <w:p w14:paraId="465EC95C" w14:textId="77777777" w:rsidR="00AC577A" w:rsidRPr="000D01E8" w:rsidRDefault="00AC577A" w:rsidP="00D51E12">
                  <w:pPr>
                    <w:jc w:val="center"/>
                    <w:rPr>
                      <w:rFonts w:cs="Arial"/>
                      <w:sz w:val="22"/>
                      <w:szCs w:val="22"/>
                    </w:rPr>
                  </w:pPr>
                  <w:r w:rsidRPr="007B1A7F">
                    <w:rPr>
                      <w:rFonts w:cs="Arial"/>
                      <w:sz w:val="22"/>
                      <w:szCs w:val="22"/>
                    </w:rPr>
                    <w:fldChar w:fldCharType="begin">
                      <w:ffData>
                        <w:name w:val="Controllo1"/>
                        <w:enabled/>
                        <w:calcOnExit w:val="0"/>
                        <w:checkBox>
                          <w:sizeAuto/>
                          <w:default w:val="0"/>
                        </w:checkBox>
                      </w:ffData>
                    </w:fldChar>
                  </w:r>
                  <w:r w:rsidRPr="000D01E8">
                    <w:rPr>
                      <w:rFonts w:cs="Arial"/>
                      <w:sz w:val="22"/>
                      <w:szCs w:val="22"/>
                    </w:rPr>
                    <w:instrText xml:space="preserve"> FORMCHECKBOX </w:instrText>
                  </w:r>
                  <w:r>
                    <w:rPr>
                      <w:rFonts w:cs="Arial"/>
                      <w:sz w:val="22"/>
                      <w:szCs w:val="22"/>
                    </w:rPr>
                  </w:r>
                  <w:r>
                    <w:rPr>
                      <w:rFonts w:cs="Arial"/>
                      <w:sz w:val="22"/>
                      <w:szCs w:val="22"/>
                    </w:rPr>
                    <w:fldChar w:fldCharType="separate"/>
                  </w:r>
                  <w:r w:rsidRPr="007B1A7F">
                    <w:rPr>
                      <w:rFonts w:cs="Arial"/>
                      <w:sz w:val="22"/>
                      <w:szCs w:val="22"/>
                    </w:rPr>
                    <w:fldChar w:fldCharType="end"/>
                  </w:r>
                </w:p>
              </w:tc>
              <w:tc>
                <w:tcPr>
                  <w:tcW w:w="992" w:type="dxa"/>
                </w:tcPr>
                <w:p w14:paraId="3D5FB034" w14:textId="77777777" w:rsidR="00AC577A" w:rsidRPr="000D01E8" w:rsidRDefault="00AC577A" w:rsidP="00D51E12">
                  <w:pPr>
                    <w:jc w:val="center"/>
                    <w:rPr>
                      <w:rFonts w:cs="Arial"/>
                      <w:sz w:val="22"/>
                      <w:szCs w:val="22"/>
                    </w:rPr>
                  </w:pPr>
                  <w:r w:rsidRPr="007B1A7F">
                    <w:rPr>
                      <w:rFonts w:cs="Arial"/>
                      <w:sz w:val="22"/>
                      <w:szCs w:val="22"/>
                    </w:rPr>
                    <w:fldChar w:fldCharType="begin">
                      <w:ffData>
                        <w:name w:val="Controllo1"/>
                        <w:enabled/>
                        <w:calcOnExit w:val="0"/>
                        <w:checkBox>
                          <w:sizeAuto/>
                          <w:default w:val="0"/>
                        </w:checkBox>
                      </w:ffData>
                    </w:fldChar>
                  </w:r>
                  <w:r w:rsidRPr="000D01E8">
                    <w:rPr>
                      <w:rFonts w:cs="Arial"/>
                      <w:sz w:val="22"/>
                      <w:szCs w:val="22"/>
                    </w:rPr>
                    <w:instrText xml:space="preserve"> FORMCHECKBOX </w:instrText>
                  </w:r>
                  <w:r>
                    <w:rPr>
                      <w:rFonts w:cs="Arial"/>
                      <w:sz w:val="22"/>
                      <w:szCs w:val="22"/>
                    </w:rPr>
                  </w:r>
                  <w:r>
                    <w:rPr>
                      <w:rFonts w:cs="Arial"/>
                      <w:sz w:val="22"/>
                      <w:szCs w:val="22"/>
                    </w:rPr>
                    <w:fldChar w:fldCharType="separate"/>
                  </w:r>
                  <w:r w:rsidRPr="007B1A7F">
                    <w:rPr>
                      <w:rFonts w:cs="Arial"/>
                      <w:sz w:val="22"/>
                      <w:szCs w:val="22"/>
                    </w:rPr>
                    <w:fldChar w:fldCharType="end"/>
                  </w:r>
                </w:p>
              </w:tc>
            </w:tr>
          </w:tbl>
          <w:p w14:paraId="274DF8E4" w14:textId="77777777" w:rsidR="00AC577A" w:rsidRPr="000D01E8" w:rsidRDefault="00AC577A" w:rsidP="00D51E12">
            <w:pPr>
              <w:tabs>
                <w:tab w:val="left" w:pos="708"/>
              </w:tabs>
              <w:spacing w:before="20" w:after="20"/>
            </w:pPr>
            <w:r w:rsidRPr="000D01E8">
              <w:tab/>
              <w:t>Sprachkenntnisse Deutsch:</w:t>
            </w:r>
          </w:p>
        </w:tc>
      </w:tr>
      <w:tr w:rsidR="00AC577A" w:rsidRPr="000D01E8" w14:paraId="297FC728" w14:textId="77777777" w:rsidTr="00D51E12">
        <w:trPr>
          <w:cantSplit/>
          <w:trHeight w:val="340"/>
        </w:trPr>
        <w:tc>
          <w:tcPr>
            <w:tcW w:w="9498" w:type="dxa"/>
            <w:gridSpan w:val="5"/>
            <w:tcBorders>
              <w:top w:val="single" w:sz="4" w:space="0" w:color="FFFFFF" w:themeColor="background1"/>
              <w:bottom w:val="single" w:sz="4" w:space="0" w:color="FFFFFF" w:themeColor="background1"/>
            </w:tcBorders>
            <w:shd w:val="pct5" w:color="000000" w:fill="FFFFFF"/>
          </w:tcPr>
          <w:p w14:paraId="6898CF82" w14:textId="77777777" w:rsidR="00AC577A" w:rsidRPr="000D01E8" w:rsidRDefault="00AC577A" w:rsidP="00D51E12">
            <w:pPr>
              <w:pStyle w:val="AufzhlungAnlagen"/>
              <w:ind w:left="567" w:firstLine="0"/>
            </w:pPr>
          </w:p>
          <w:p w14:paraId="495DA330" w14:textId="77777777" w:rsidR="00AC577A" w:rsidRPr="000D01E8" w:rsidRDefault="00AC577A" w:rsidP="00D51E12">
            <w:pPr>
              <w:pStyle w:val="AufzhlungAnlagen"/>
              <w:ind w:left="567" w:firstLine="0"/>
            </w:pPr>
            <w:r w:rsidRPr="000D01E8">
              <w:t>Nachweise:</w:t>
            </w:r>
          </w:p>
          <w:p w14:paraId="284A5709" w14:textId="77777777" w:rsidR="00AC577A" w:rsidRPr="000D01E8" w:rsidRDefault="00AC577A" w:rsidP="00D51E12">
            <w:pPr>
              <w:pStyle w:val="AufzhlungAnlagen"/>
              <w:ind w:left="567" w:firstLine="0"/>
            </w:pPr>
          </w:p>
          <w:p w14:paraId="46F9ABA4" w14:textId="77777777" w:rsidR="00AC577A" w:rsidRPr="000D01E8" w:rsidRDefault="00AC577A" w:rsidP="00D51E12">
            <w:pPr>
              <w:tabs>
                <w:tab w:val="left" w:pos="708"/>
              </w:tabs>
              <w:spacing w:before="20" w:after="20"/>
              <w:ind w:left="567"/>
            </w:pPr>
            <w:r w:rsidRPr="007B1A7F">
              <w:rPr>
                <w:rFonts w:cs="Arial"/>
                <w:sz w:val="22"/>
                <w:szCs w:val="22"/>
              </w:rPr>
              <w:fldChar w:fldCharType="begin">
                <w:ffData>
                  <w:name w:val="Controllo1"/>
                  <w:enabled/>
                  <w:calcOnExit w:val="0"/>
                  <w:checkBox>
                    <w:sizeAuto/>
                    <w:default w:val="0"/>
                  </w:checkBox>
                </w:ffData>
              </w:fldChar>
            </w:r>
            <w:r w:rsidRPr="000D01E8">
              <w:rPr>
                <w:rFonts w:cs="Arial"/>
                <w:sz w:val="22"/>
                <w:szCs w:val="22"/>
              </w:rPr>
              <w:instrText xml:space="preserve"> FORMCHECKBOX </w:instrText>
            </w:r>
            <w:r>
              <w:rPr>
                <w:rFonts w:cs="Arial"/>
                <w:sz w:val="22"/>
                <w:szCs w:val="22"/>
              </w:rPr>
            </w:r>
            <w:r>
              <w:rPr>
                <w:rFonts w:cs="Arial"/>
                <w:sz w:val="22"/>
                <w:szCs w:val="22"/>
              </w:rPr>
              <w:fldChar w:fldCharType="separate"/>
            </w:r>
            <w:r w:rsidRPr="007B1A7F">
              <w:rPr>
                <w:rFonts w:cs="Arial"/>
                <w:sz w:val="22"/>
                <w:szCs w:val="22"/>
              </w:rPr>
              <w:fldChar w:fldCharType="end"/>
            </w:r>
            <w:r w:rsidRPr="000D01E8">
              <w:rPr>
                <w:rFonts w:cs="Arial"/>
                <w:sz w:val="22"/>
                <w:szCs w:val="22"/>
              </w:rPr>
              <w:tab/>
            </w:r>
            <w:r w:rsidRPr="000D01E8">
              <w:t>Beilage (Zeugnisse, ….):</w:t>
            </w:r>
          </w:p>
          <w:p w14:paraId="733A9555" w14:textId="77777777" w:rsidR="00AC577A" w:rsidRPr="000D01E8" w:rsidRDefault="00AC577A" w:rsidP="00D51E12">
            <w:pPr>
              <w:tabs>
                <w:tab w:val="left" w:pos="708"/>
              </w:tabs>
              <w:spacing w:before="20" w:after="20"/>
              <w:ind w:left="567"/>
            </w:pPr>
            <w:r w:rsidRPr="007B1A7F">
              <w:rPr>
                <w:rFonts w:cs="Arial"/>
                <w:sz w:val="22"/>
                <w:szCs w:val="22"/>
              </w:rPr>
              <w:fldChar w:fldCharType="begin">
                <w:ffData>
                  <w:name w:val="Controllo1"/>
                  <w:enabled/>
                  <w:calcOnExit w:val="0"/>
                  <w:checkBox>
                    <w:sizeAuto/>
                    <w:default w:val="0"/>
                  </w:checkBox>
                </w:ffData>
              </w:fldChar>
            </w:r>
            <w:r w:rsidRPr="000D01E8">
              <w:rPr>
                <w:rFonts w:cs="Arial"/>
                <w:sz w:val="22"/>
                <w:szCs w:val="22"/>
              </w:rPr>
              <w:instrText xml:space="preserve"> FORMCHECKBOX </w:instrText>
            </w:r>
            <w:r>
              <w:rPr>
                <w:rFonts w:cs="Arial"/>
                <w:sz w:val="22"/>
                <w:szCs w:val="22"/>
              </w:rPr>
            </w:r>
            <w:r>
              <w:rPr>
                <w:rFonts w:cs="Arial"/>
                <w:sz w:val="22"/>
                <w:szCs w:val="22"/>
              </w:rPr>
              <w:fldChar w:fldCharType="separate"/>
            </w:r>
            <w:r w:rsidRPr="007B1A7F">
              <w:rPr>
                <w:rFonts w:cs="Arial"/>
                <w:sz w:val="22"/>
                <w:szCs w:val="22"/>
              </w:rPr>
              <w:fldChar w:fldCharType="end"/>
            </w:r>
            <w:r w:rsidRPr="000D01E8">
              <w:rPr>
                <w:rFonts w:cs="Arial"/>
                <w:sz w:val="22"/>
                <w:szCs w:val="22"/>
              </w:rPr>
              <w:tab/>
            </w:r>
            <w:r w:rsidRPr="000D01E8">
              <w:t>Referenzen (Text max 1 Seite):</w:t>
            </w:r>
          </w:p>
        </w:tc>
      </w:tr>
      <w:bookmarkEnd w:id="73"/>
    </w:tbl>
    <w:p w14:paraId="260804F4" w14:textId="5D32F170" w:rsidR="00AC577A" w:rsidRDefault="00AC577A" w:rsidP="00AC577A">
      <w:pPr>
        <w:pStyle w:val="Fliesstext"/>
        <w:spacing w:before="0" w:after="0"/>
        <w:rPr>
          <w:b/>
        </w:rPr>
      </w:pPr>
    </w:p>
    <w:p w14:paraId="06654050" w14:textId="77777777" w:rsidR="008B1D64" w:rsidRPr="000D01E8" w:rsidRDefault="008B1D64" w:rsidP="00AC577A">
      <w:pPr>
        <w:pStyle w:val="Fliesstext"/>
        <w:spacing w:before="0" w:after="0"/>
        <w:rPr>
          <w:b/>
        </w:rPr>
      </w:pPr>
    </w:p>
    <w:tbl>
      <w:tblPr>
        <w:tblW w:w="9639" w:type="dxa"/>
        <w:tblLayout w:type="fixed"/>
        <w:tblCellMar>
          <w:left w:w="0" w:type="dxa"/>
          <w:right w:w="0" w:type="dxa"/>
        </w:tblCellMar>
        <w:tblLook w:val="0000" w:firstRow="0" w:lastRow="0" w:firstColumn="0" w:lastColumn="0" w:noHBand="0" w:noVBand="0"/>
      </w:tblPr>
      <w:tblGrid>
        <w:gridCol w:w="2835"/>
        <w:gridCol w:w="141"/>
        <w:gridCol w:w="426"/>
        <w:gridCol w:w="851"/>
        <w:gridCol w:w="944"/>
        <w:gridCol w:w="2221"/>
        <w:gridCol w:w="2221"/>
      </w:tblGrid>
      <w:tr w:rsidR="00AC577A" w:rsidRPr="000D01E8" w14:paraId="737ED871" w14:textId="77777777" w:rsidTr="00D51E12">
        <w:trPr>
          <w:trHeight w:val="340"/>
        </w:trPr>
        <w:tc>
          <w:tcPr>
            <w:tcW w:w="2835" w:type="dxa"/>
          </w:tcPr>
          <w:p w14:paraId="1CB2B9B1" w14:textId="77777777" w:rsidR="00AC577A" w:rsidRPr="000D01E8" w:rsidRDefault="00AC577A" w:rsidP="00D51E12">
            <w:pPr>
              <w:tabs>
                <w:tab w:val="left" w:pos="3828"/>
                <w:tab w:val="left" w:pos="3969"/>
                <w:tab w:val="left" w:pos="6237"/>
                <w:tab w:val="left" w:pos="7371"/>
              </w:tabs>
              <w:rPr>
                <w:b/>
                <w:bCs/>
              </w:rPr>
            </w:pPr>
            <w:r w:rsidRPr="000D01E8">
              <w:rPr>
                <w:b/>
                <w:bCs/>
              </w:rPr>
              <w:t>Referenzprojekt Nr. 1</w:t>
            </w:r>
          </w:p>
        </w:tc>
        <w:tc>
          <w:tcPr>
            <w:tcW w:w="141" w:type="dxa"/>
            <w:tcBorders>
              <w:right w:val="single" w:sz="4" w:space="0" w:color="FFFFFF" w:themeColor="background1"/>
            </w:tcBorders>
          </w:tcPr>
          <w:p w14:paraId="0F8A85DC"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503DF222" w14:textId="77777777" w:rsidR="00AC577A" w:rsidRPr="000D01E8" w:rsidRDefault="00AC577A" w:rsidP="00D51E12">
            <w:pPr>
              <w:pStyle w:val="Standard10"/>
              <w:tabs>
                <w:tab w:val="clear" w:pos="567"/>
                <w:tab w:val="clear" w:pos="1134"/>
                <w:tab w:val="clear" w:pos="4678"/>
                <w:tab w:val="clear" w:pos="9356"/>
              </w:tabs>
              <w:spacing w:before="0" w:after="0"/>
              <w:rPr>
                <w:lang w:val="de-CH"/>
              </w:rPr>
            </w:pPr>
          </w:p>
        </w:tc>
      </w:tr>
      <w:tr w:rsidR="00AC577A" w:rsidRPr="000D01E8" w14:paraId="60B3B940" w14:textId="77777777" w:rsidTr="00D51E12">
        <w:trPr>
          <w:trHeight w:val="340"/>
        </w:trPr>
        <w:tc>
          <w:tcPr>
            <w:tcW w:w="2835" w:type="dxa"/>
          </w:tcPr>
          <w:p w14:paraId="64425BF0" w14:textId="77777777" w:rsidR="00AC577A" w:rsidRPr="000D01E8" w:rsidRDefault="00AC577A" w:rsidP="00D51E12">
            <w:pPr>
              <w:tabs>
                <w:tab w:val="left" w:pos="3828"/>
                <w:tab w:val="left" w:pos="3969"/>
                <w:tab w:val="left" w:pos="5103"/>
                <w:tab w:val="left" w:pos="6237"/>
                <w:tab w:val="left" w:pos="7371"/>
                <w:tab w:val="left" w:pos="8505"/>
              </w:tabs>
            </w:pPr>
            <w:r w:rsidRPr="000D01E8">
              <w:t>Auftraggeber</w:t>
            </w:r>
          </w:p>
        </w:tc>
        <w:tc>
          <w:tcPr>
            <w:tcW w:w="141" w:type="dxa"/>
            <w:tcBorders>
              <w:right w:val="single" w:sz="4" w:space="0" w:color="FFFFFF" w:themeColor="background1"/>
            </w:tcBorders>
          </w:tcPr>
          <w:p w14:paraId="60CDEDD0"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5729266B" w14:textId="77777777" w:rsidR="00AC577A" w:rsidRPr="000D01E8" w:rsidRDefault="00AC577A" w:rsidP="00D51E12"/>
        </w:tc>
      </w:tr>
      <w:tr w:rsidR="00AC577A" w:rsidRPr="000D01E8" w14:paraId="5480B580" w14:textId="77777777" w:rsidTr="00D51E12">
        <w:trPr>
          <w:trHeight w:val="340"/>
        </w:trPr>
        <w:tc>
          <w:tcPr>
            <w:tcW w:w="2835" w:type="dxa"/>
          </w:tcPr>
          <w:p w14:paraId="69D6B90B" w14:textId="77777777" w:rsidR="00AC577A" w:rsidRPr="000D01E8" w:rsidRDefault="00AC577A" w:rsidP="00D51E12">
            <w:pPr>
              <w:tabs>
                <w:tab w:val="left" w:pos="2552"/>
                <w:tab w:val="left" w:pos="2694"/>
                <w:tab w:val="left" w:pos="3402"/>
              </w:tabs>
            </w:pPr>
            <w:r w:rsidRPr="000D01E8">
              <w:t>Beschreibung des Projektes</w:t>
            </w:r>
          </w:p>
        </w:tc>
        <w:tc>
          <w:tcPr>
            <w:tcW w:w="141" w:type="dxa"/>
            <w:tcBorders>
              <w:right w:val="single" w:sz="4" w:space="0" w:color="FFFFFF" w:themeColor="background1"/>
            </w:tcBorders>
          </w:tcPr>
          <w:p w14:paraId="6D85D14E"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41BB9645" w14:textId="77777777" w:rsidR="00AC577A" w:rsidRPr="000D01E8" w:rsidRDefault="00AC577A" w:rsidP="00D51E12">
            <w:pPr>
              <w:rPr>
                <w:color w:val="0070C0"/>
                <w:highlight w:val="yellow"/>
              </w:rPr>
            </w:pPr>
          </w:p>
        </w:tc>
      </w:tr>
      <w:tr w:rsidR="00AC577A" w:rsidRPr="000D01E8" w14:paraId="3C0C7A94" w14:textId="77777777" w:rsidTr="00D51E12">
        <w:trPr>
          <w:trHeight w:val="340"/>
        </w:trPr>
        <w:tc>
          <w:tcPr>
            <w:tcW w:w="2835" w:type="dxa"/>
          </w:tcPr>
          <w:p w14:paraId="68BFC092" w14:textId="77777777" w:rsidR="00AC577A" w:rsidRPr="000D01E8" w:rsidRDefault="00AC577A" w:rsidP="00D51E12">
            <w:pPr>
              <w:tabs>
                <w:tab w:val="left" w:pos="2552"/>
                <w:tab w:val="left" w:pos="2694"/>
                <w:tab w:val="left" w:pos="3402"/>
              </w:tabs>
            </w:pPr>
            <w:r w:rsidRPr="000D01E8">
              <w:t>Fachgebiet</w:t>
            </w:r>
          </w:p>
        </w:tc>
        <w:tc>
          <w:tcPr>
            <w:tcW w:w="141" w:type="dxa"/>
            <w:tcBorders>
              <w:right w:val="single" w:sz="4" w:space="0" w:color="FFFFFF" w:themeColor="background1"/>
            </w:tcBorders>
          </w:tcPr>
          <w:p w14:paraId="1F4B8F69"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0C977FA" w14:textId="77777777" w:rsidR="00AC577A" w:rsidRPr="000D01E8" w:rsidRDefault="00AC577A" w:rsidP="00D51E12">
            <w:pPr>
              <w:rPr>
                <w:color w:val="0070C0"/>
                <w:highlight w:val="yellow"/>
              </w:rPr>
            </w:pPr>
          </w:p>
        </w:tc>
      </w:tr>
      <w:tr w:rsidR="00AC577A" w:rsidRPr="000D01E8" w14:paraId="6D238289" w14:textId="77777777" w:rsidTr="00D51E12">
        <w:trPr>
          <w:trHeight w:val="340"/>
        </w:trPr>
        <w:tc>
          <w:tcPr>
            <w:tcW w:w="2835" w:type="dxa"/>
          </w:tcPr>
          <w:p w14:paraId="45C7418D" w14:textId="77777777" w:rsidR="00AC577A" w:rsidRPr="000D01E8" w:rsidRDefault="00AC577A" w:rsidP="00D51E12">
            <w:pPr>
              <w:tabs>
                <w:tab w:val="left" w:pos="2552"/>
                <w:tab w:val="left" w:pos="2694"/>
                <w:tab w:val="left" w:pos="3402"/>
              </w:tabs>
            </w:pPr>
            <w:r w:rsidRPr="000D01E8">
              <w:t>Ungefähre Kosten (Gesamt-) Projekt [CHF]</w:t>
            </w:r>
          </w:p>
        </w:tc>
        <w:tc>
          <w:tcPr>
            <w:tcW w:w="141" w:type="dxa"/>
            <w:tcBorders>
              <w:right w:val="single" w:sz="4" w:space="0" w:color="FFFFFF" w:themeColor="background1"/>
            </w:tcBorders>
          </w:tcPr>
          <w:p w14:paraId="082AAA7F"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67DB8FAB" w14:textId="77777777" w:rsidR="00AC577A" w:rsidRPr="000D01E8" w:rsidRDefault="00AC577A" w:rsidP="00D51E12">
            <w:r w:rsidRPr="000D01E8">
              <w:rPr>
                <w:color w:val="0070C0"/>
                <w:highlight w:val="yellow"/>
              </w:rPr>
              <w:t>[    ]</w:t>
            </w:r>
          </w:p>
        </w:tc>
      </w:tr>
      <w:tr w:rsidR="00AC577A" w:rsidRPr="000D01E8" w14:paraId="76565B95" w14:textId="77777777" w:rsidTr="00D51E12">
        <w:trPr>
          <w:trHeight w:val="340"/>
        </w:trPr>
        <w:tc>
          <w:tcPr>
            <w:tcW w:w="2835" w:type="dxa"/>
          </w:tcPr>
          <w:p w14:paraId="0653C5CC" w14:textId="77777777" w:rsidR="00AC577A" w:rsidRPr="000D01E8" w:rsidRDefault="00AC577A" w:rsidP="00D51E12">
            <w:pPr>
              <w:tabs>
                <w:tab w:val="left" w:pos="2552"/>
                <w:tab w:val="left" w:pos="2694"/>
                <w:tab w:val="left" w:pos="3402"/>
              </w:tabs>
            </w:pPr>
            <w:r w:rsidRPr="000D01E8">
              <w:t>Ungefähre Summe Planerauftrag im Projekt [CHF]</w:t>
            </w:r>
          </w:p>
        </w:tc>
        <w:tc>
          <w:tcPr>
            <w:tcW w:w="141" w:type="dxa"/>
            <w:tcBorders>
              <w:right w:val="single" w:sz="4" w:space="0" w:color="FFFFFF" w:themeColor="background1"/>
            </w:tcBorders>
          </w:tcPr>
          <w:p w14:paraId="56D7D8AF"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1A0868B" w14:textId="77777777" w:rsidR="00AC577A" w:rsidRPr="000D01E8" w:rsidRDefault="00AC577A" w:rsidP="00D51E12">
            <w:r w:rsidRPr="000D01E8">
              <w:rPr>
                <w:color w:val="0070C0"/>
                <w:highlight w:val="yellow"/>
              </w:rPr>
              <w:t>[    ]</w:t>
            </w:r>
            <w:r w:rsidRPr="000D01E8">
              <w:rPr>
                <w:color w:val="0070C0"/>
              </w:rPr>
              <w:t xml:space="preserve"> </w:t>
            </w:r>
          </w:p>
        </w:tc>
      </w:tr>
      <w:tr w:rsidR="00AC577A" w:rsidRPr="000D01E8" w14:paraId="17266B1A" w14:textId="77777777" w:rsidTr="00D51E12">
        <w:trPr>
          <w:trHeight w:val="340"/>
        </w:trPr>
        <w:tc>
          <w:tcPr>
            <w:tcW w:w="2835" w:type="dxa"/>
            <w:vMerge w:val="restart"/>
          </w:tcPr>
          <w:p w14:paraId="6A046234" w14:textId="77777777" w:rsidR="00AC577A" w:rsidRPr="000D01E8" w:rsidRDefault="00AC577A" w:rsidP="00D51E12">
            <w:pPr>
              <w:tabs>
                <w:tab w:val="left" w:pos="2552"/>
                <w:tab w:val="left" w:pos="2694"/>
                <w:tab w:val="left" w:pos="3402"/>
              </w:tabs>
            </w:pPr>
            <w:r w:rsidRPr="000D01E8">
              <w:t>Bearbeitete SIA-Phasen, Ausführungszeitraum, Stichworte der Tätigkeiten und Zeitraum der Phase</w:t>
            </w:r>
          </w:p>
        </w:tc>
        <w:tc>
          <w:tcPr>
            <w:tcW w:w="141" w:type="dxa"/>
            <w:tcBorders>
              <w:right w:val="single" w:sz="4" w:space="0" w:color="FFFFFF" w:themeColor="background1"/>
            </w:tcBorders>
          </w:tcPr>
          <w:p w14:paraId="4538677E" w14:textId="77777777" w:rsidR="00AC577A" w:rsidRPr="000D01E8" w:rsidRDefault="00AC577A" w:rsidP="00D51E12">
            <w:pPr>
              <w:tabs>
                <w:tab w:val="left" w:pos="2552"/>
                <w:tab w:val="left" w:pos="2694"/>
                <w:tab w:val="left" w:pos="3402"/>
              </w:tabs>
              <w:ind w:left="-70"/>
            </w:pPr>
          </w:p>
        </w:tc>
        <w:tc>
          <w:tcPr>
            <w:tcW w:w="426" w:type="dxa"/>
            <w:tcBorders>
              <w:top w:val="single" w:sz="4" w:space="0" w:color="FFFFFF" w:themeColor="background1"/>
              <w:left w:val="single" w:sz="4" w:space="0" w:color="FFFFFF" w:themeColor="background1"/>
              <w:right w:val="single" w:sz="4" w:space="0" w:color="FFFFFF" w:themeColor="background1"/>
            </w:tcBorders>
            <w:shd w:val="pct5" w:color="000000" w:fill="FFFFFF"/>
          </w:tcPr>
          <w:p w14:paraId="1FE71741" w14:textId="77777777" w:rsidR="00AC577A" w:rsidRPr="000D01E8" w:rsidRDefault="00AC577A" w:rsidP="00D51E12">
            <w:pPr>
              <w:rPr>
                <w:color w:val="0070C0"/>
              </w:rPr>
            </w:pPr>
            <w:r w:rsidRPr="000D01E8">
              <w:rPr>
                <w:color w:val="0070C0"/>
              </w:rPr>
              <w:t>32:</w:t>
            </w:r>
          </w:p>
        </w:tc>
        <w:tc>
          <w:tcPr>
            <w:tcW w:w="851" w:type="dxa"/>
            <w:tcBorders>
              <w:top w:val="single" w:sz="4" w:space="0" w:color="FFFFFF" w:themeColor="background1"/>
              <w:left w:val="single" w:sz="4" w:space="0" w:color="FFFFFF" w:themeColor="background1"/>
              <w:right w:val="single" w:sz="4" w:space="0" w:color="FFFFFF" w:themeColor="background1"/>
            </w:tcBorders>
            <w:shd w:val="pct5" w:color="000000" w:fill="FFFFFF"/>
          </w:tcPr>
          <w:p w14:paraId="7F73E137" w14:textId="77777777" w:rsidR="00AC577A" w:rsidRPr="000D01E8" w:rsidRDefault="00AC577A" w:rsidP="00D51E12">
            <w:pPr>
              <w:rPr>
                <w:color w:val="0070C0"/>
                <w:highlight w:val="yellow"/>
              </w:rPr>
            </w:pPr>
            <w:r w:rsidRPr="000D01E8">
              <w:rPr>
                <w:color w:val="0070C0"/>
                <w:highlight w:val="yellow"/>
              </w:rPr>
              <w:t>[Jahr(e)]</w:t>
            </w:r>
          </w:p>
        </w:tc>
        <w:tc>
          <w:tcPr>
            <w:tcW w:w="5386" w:type="dxa"/>
            <w:gridSpan w:val="3"/>
            <w:tcBorders>
              <w:top w:val="single" w:sz="4" w:space="0" w:color="FFFFFF" w:themeColor="background1"/>
              <w:left w:val="single" w:sz="4" w:space="0" w:color="FFFFFF" w:themeColor="background1"/>
              <w:right w:val="single" w:sz="4" w:space="0" w:color="FFFFFF" w:themeColor="background1"/>
            </w:tcBorders>
            <w:shd w:val="pct5" w:color="000000" w:fill="FFFFFF"/>
          </w:tcPr>
          <w:p w14:paraId="1B93FB8F" w14:textId="77777777" w:rsidR="00AC577A" w:rsidRPr="000D01E8" w:rsidRDefault="00AC577A" w:rsidP="00D51E12">
            <w:pPr>
              <w:rPr>
                <w:color w:val="0070C0"/>
                <w:highlight w:val="yellow"/>
              </w:rPr>
            </w:pPr>
            <w:r w:rsidRPr="000D01E8">
              <w:rPr>
                <w:color w:val="0070C0"/>
                <w:highlight w:val="yellow"/>
              </w:rPr>
              <w:t>[Tätigkeiten]</w:t>
            </w:r>
          </w:p>
        </w:tc>
      </w:tr>
      <w:tr w:rsidR="00AC577A" w:rsidRPr="000D01E8" w14:paraId="5D65A9E0" w14:textId="77777777" w:rsidTr="00D51E12">
        <w:trPr>
          <w:trHeight w:val="340"/>
        </w:trPr>
        <w:tc>
          <w:tcPr>
            <w:tcW w:w="2835" w:type="dxa"/>
            <w:vMerge/>
          </w:tcPr>
          <w:p w14:paraId="37E7893B"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48886C88"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34B87DEA" w14:textId="77777777" w:rsidR="00AC577A" w:rsidRPr="000D01E8" w:rsidRDefault="00AC577A" w:rsidP="00D51E12">
            <w:r w:rsidRPr="000D01E8">
              <w:rPr>
                <w:color w:val="0070C0"/>
              </w:rPr>
              <w:t>33:</w:t>
            </w:r>
          </w:p>
        </w:tc>
        <w:tc>
          <w:tcPr>
            <w:tcW w:w="851" w:type="dxa"/>
            <w:tcBorders>
              <w:left w:val="single" w:sz="4" w:space="0" w:color="FFFFFF" w:themeColor="background1"/>
              <w:right w:val="single" w:sz="4" w:space="0" w:color="FFFFFF" w:themeColor="background1"/>
            </w:tcBorders>
            <w:shd w:val="pct5" w:color="000000" w:fill="FFFFFF"/>
          </w:tcPr>
          <w:p w14:paraId="24C3520D"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742F809B" w14:textId="77777777" w:rsidR="00AC577A" w:rsidRPr="000D01E8" w:rsidRDefault="00AC577A" w:rsidP="00D51E12">
            <w:r w:rsidRPr="000D01E8">
              <w:rPr>
                <w:color w:val="0070C0"/>
                <w:highlight w:val="yellow"/>
              </w:rPr>
              <w:t>[Tätigkeiten]</w:t>
            </w:r>
          </w:p>
        </w:tc>
      </w:tr>
      <w:tr w:rsidR="00AC577A" w:rsidRPr="000D01E8" w14:paraId="48C34FBB" w14:textId="77777777" w:rsidTr="00D51E12">
        <w:trPr>
          <w:trHeight w:val="340"/>
        </w:trPr>
        <w:tc>
          <w:tcPr>
            <w:tcW w:w="2835" w:type="dxa"/>
            <w:vMerge/>
          </w:tcPr>
          <w:p w14:paraId="2032E20D"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5B16C0DF"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12F2150A" w14:textId="77777777" w:rsidR="00AC577A" w:rsidRPr="000D01E8" w:rsidRDefault="00AC577A" w:rsidP="00D51E12">
            <w:r w:rsidRPr="000D01E8">
              <w:rPr>
                <w:color w:val="0070C0"/>
              </w:rPr>
              <w:t>41:</w:t>
            </w:r>
          </w:p>
        </w:tc>
        <w:tc>
          <w:tcPr>
            <w:tcW w:w="851" w:type="dxa"/>
            <w:tcBorders>
              <w:left w:val="single" w:sz="4" w:space="0" w:color="FFFFFF" w:themeColor="background1"/>
              <w:right w:val="single" w:sz="4" w:space="0" w:color="FFFFFF" w:themeColor="background1"/>
            </w:tcBorders>
            <w:shd w:val="pct5" w:color="000000" w:fill="FFFFFF"/>
          </w:tcPr>
          <w:p w14:paraId="6C1DD4EE"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4F7EA66C" w14:textId="77777777" w:rsidR="00AC577A" w:rsidRPr="000D01E8" w:rsidRDefault="00AC577A" w:rsidP="00D51E12">
            <w:r w:rsidRPr="000D01E8">
              <w:rPr>
                <w:color w:val="0070C0"/>
                <w:highlight w:val="yellow"/>
              </w:rPr>
              <w:t>[Tätigkeiten]</w:t>
            </w:r>
          </w:p>
        </w:tc>
      </w:tr>
      <w:tr w:rsidR="00AC577A" w:rsidRPr="000D01E8" w14:paraId="409369F7" w14:textId="77777777" w:rsidTr="00D51E12">
        <w:trPr>
          <w:trHeight w:val="340"/>
        </w:trPr>
        <w:tc>
          <w:tcPr>
            <w:tcW w:w="2835" w:type="dxa"/>
            <w:vMerge/>
          </w:tcPr>
          <w:p w14:paraId="07D69240"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4DB56882"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4377131A" w14:textId="77777777" w:rsidR="00AC577A" w:rsidRPr="000D01E8" w:rsidRDefault="00AC577A" w:rsidP="00D51E12">
            <w:r w:rsidRPr="000D01E8">
              <w:rPr>
                <w:color w:val="0070C0"/>
              </w:rPr>
              <w:t>51:</w:t>
            </w:r>
          </w:p>
        </w:tc>
        <w:tc>
          <w:tcPr>
            <w:tcW w:w="851" w:type="dxa"/>
            <w:tcBorders>
              <w:left w:val="single" w:sz="4" w:space="0" w:color="FFFFFF" w:themeColor="background1"/>
              <w:right w:val="single" w:sz="4" w:space="0" w:color="FFFFFF" w:themeColor="background1"/>
            </w:tcBorders>
            <w:shd w:val="pct5" w:color="000000" w:fill="FFFFFF"/>
          </w:tcPr>
          <w:p w14:paraId="4A24980C"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78E9E8C3" w14:textId="77777777" w:rsidR="00AC577A" w:rsidRPr="000D01E8" w:rsidRDefault="00AC577A" w:rsidP="00D51E12">
            <w:r w:rsidRPr="000D01E8">
              <w:rPr>
                <w:color w:val="0070C0"/>
                <w:highlight w:val="yellow"/>
              </w:rPr>
              <w:t>[Tätigkeiten]</w:t>
            </w:r>
          </w:p>
        </w:tc>
      </w:tr>
      <w:tr w:rsidR="00AC577A" w:rsidRPr="000D01E8" w14:paraId="5BD2460F" w14:textId="77777777" w:rsidTr="00D51E12">
        <w:trPr>
          <w:trHeight w:val="340"/>
        </w:trPr>
        <w:tc>
          <w:tcPr>
            <w:tcW w:w="2835" w:type="dxa"/>
            <w:vMerge/>
          </w:tcPr>
          <w:p w14:paraId="7254FC93"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416A770F"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2C664468" w14:textId="77777777" w:rsidR="00AC577A" w:rsidRPr="000D01E8" w:rsidRDefault="00AC577A" w:rsidP="00D51E12">
            <w:r w:rsidRPr="000D01E8">
              <w:rPr>
                <w:color w:val="0070C0"/>
              </w:rPr>
              <w:t>52:</w:t>
            </w:r>
          </w:p>
        </w:tc>
        <w:tc>
          <w:tcPr>
            <w:tcW w:w="851" w:type="dxa"/>
            <w:tcBorders>
              <w:left w:val="single" w:sz="4" w:space="0" w:color="FFFFFF" w:themeColor="background1"/>
              <w:right w:val="single" w:sz="4" w:space="0" w:color="FFFFFF" w:themeColor="background1"/>
            </w:tcBorders>
            <w:shd w:val="pct5" w:color="000000" w:fill="FFFFFF"/>
          </w:tcPr>
          <w:p w14:paraId="6A5B07F8"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414DAC28" w14:textId="77777777" w:rsidR="00AC577A" w:rsidRPr="000D01E8" w:rsidRDefault="00AC577A" w:rsidP="00D51E12">
            <w:r w:rsidRPr="000D01E8">
              <w:rPr>
                <w:color w:val="0070C0"/>
                <w:highlight w:val="yellow"/>
              </w:rPr>
              <w:t>[Tätigkeiten]</w:t>
            </w:r>
          </w:p>
        </w:tc>
      </w:tr>
      <w:tr w:rsidR="00AC577A" w:rsidRPr="000D01E8" w14:paraId="3CCA1806" w14:textId="77777777" w:rsidTr="00D51E12">
        <w:trPr>
          <w:trHeight w:val="340"/>
        </w:trPr>
        <w:tc>
          <w:tcPr>
            <w:tcW w:w="2835" w:type="dxa"/>
            <w:vMerge/>
          </w:tcPr>
          <w:p w14:paraId="2CD68AE3"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3D9AED59"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7B9042B9" w14:textId="77777777" w:rsidR="00AC577A" w:rsidRPr="000D01E8" w:rsidRDefault="00AC577A" w:rsidP="00D51E12">
            <w:r w:rsidRPr="000D01E8">
              <w:rPr>
                <w:color w:val="0070C0"/>
              </w:rPr>
              <w:t>53:</w:t>
            </w:r>
          </w:p>
        </w:tc>
        <w:tc>
          <w:tcPr>
            <w:tcW w:w="851" w:type="dxa"/>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685CB9C7"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484FE9D3" w14:textId="77777777" w:rsidR="00AC577A" w:rsidRPr="000D01E8" w:rsidRDefault="00AC577A" w:rsidP="00D51E12">
            <w:r w:rsidRPr="000D01E8">
              <w:rPr>
                <w:color w:val="0070C0"/>
                <w:highlight w:val="yellow"/>
              </w:rPr>
              <w:t>[Tätigkeiten]</w:t>
            </w:r>
          </w:p>
        </w:tc>
      </w:tr>
      <w:tr w:rsidR="00AC577A" w:rsidRPr="000D01E8" w14:paraId="6E16AAA0" w14:textId="77777777" w:rsidTr="00D51E12">
        <w:trPr>
          <w:trHeight w:val="340"/>
        </w:trPr>
        <w:tc>
          <w:tcPr>
            <w:tcW w:w="2835" w:type="dxa"/>
          </w:tcPr>
          <w:p w14:paraId="300865E3" w14:textId="77777777" w:rsidR="00AC577A" w:rsidRPr="000D01E8" w:rsidRDefault="00AC577A" w:rsidP="00D51E12">
            <w:pPr>
              <w:tabs>
                <w:tab w:val="left" w:pos="2552"/>
                <w:tab w:val="left" w:pos="2694"/>
                <w:tab w:val="left" w:pos="3402"/>
              </w:tabs>
            </w:pPr>
            <w:r w:rsidRPr="000D01E8">
              <w:rPr>
                <w:szCs w:val="20"/>
              </w:rPr>
              <w:t>Warum ist die Referenz relevant?</w:t>
            </w:r>
          </w:p>
        </w:tc>
        <w:tc>
          <w:tcPr>
            <w:tcW w:w="141" w:type="dxa"/>
            <w:tcBorders>
              <w:right w:val="single" w:sz="4" w:space="0" w:color="FFFFFF" w:themeColor="background1"/>
            </w:tcBorders>
          </w:tcPr>
          <w:p w14:paraId="4D3988C9"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3416043" w14:textId="77777777" w:rsidR="00AC577A" w:rsidRPr="000D01E8" w:rsidRDefault="00AC577A" w:rsidP="00D51E12"/>
        </w:tc>
      </w:tr>
      <w:tr w:rsidR="00AC577A" w:rsidRPr="000D01E8" w14:paraId="30A36343" w14:textId="77777777" w:rsidTr="00D51E12">
        <w:trPr>
          <w:trHeight w:val="340"/>
        </w:trPr>
        <w:tc>
          <w:tcPr>
            <w:tcW w:w="2835" w:type="dxa"/>
          </w:tcPr>
          <w:p w14:paraId="769CB67B" w14:textId="77777777" w:rsidR="00AC577A" w:rsidRPr="000D01E8" w:rsidRDefault="00AC577A" w:rsidP="00D51E12">
            <w:pPr>
              <w:tabs>
                <w:tab w:val="left" w:pos="2552"/>
                <w:tab w:val="left" w:pos="2694"/>
                <w:tab w:val="left" w:pos="3402"/>
              </w:tabs>
              <w:rPr>
                <w:szCs w:val="20"/>
              </w:rPr>
            </w:pPr>
            <w:r w:rsidRPr="000D01E8">
              <w:rPr>
                <w:szCs w:val="20"/>
              </w:rPr>
              <w:t>Was war aus Sicht des Anbieters die besondere Herausforderung in diesem Projekt?</w:t>
            </w:r>
          </w:p>
        </w:tc>
        <w:tc>
          <w:tcPr>
            <w:tcW w:w="141" w:type="dxa"/>
            <w:tcBorders>
              <w:right w:val="single" w:sz="4" w:space="0" w:color="FFFFFF" w:themeColor="background1"/>
            </w:tcBorders>
          </w:tcPr>
          <w:p w14:paraId="75117E59"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B290B4D" w14:textId="77777777" w:rsidR="00AC577A" w:rsidRPr="000D01E8" w:rsidRDefault="00AC577A" w:rsidP="00D51E12"/>
        </w:tc>
      </w:tr>
      <w:tr w:rsidR="00AC577A" w:rsidRPr="000D01E8" w14:paraId="249D2F7D" w14:textId="77777777" w:rsidTr="00D51E12">
        <w:trPr>
          <w:trHeight w:val="340"/>
        </w:trPr>
        <w:tc>
          <w:tcPr>
            <w:tcW w:w="2835" w:type="dxa"/>
          </w:tcPr>
          <w:p w14:paraId="0723D676" w14:textId="77777777" w:rsidR="00AC577A" w:rsidRPr="000D01E8" w:rsidRDefault="00AC577A" w:rsidP="00D51E12">
            <w:pPr>
              <w:tabs>
                <w:tab w:val="left" w:pos="2552"/>
                <w:tab w:val="left" w:pos="2694"/>
                <w:tab w:val="left" w:pos="3402"/>
              </w:tabs>
            </w:pPr>
            <w:r w:rsidRPr="000D01E8">
              <w:t>Name Referenz-Person (Auftraggeber)</w:t>
            </w:r>
          </w:p>
        </w:tc>
        <w:tc>
          <w:tcPr>
            <w:tcW w:w="141" w:type="dxa"/>
            <w:tcBorders>
              <w:right w:val="single" w:sz="4" w:space="0" w:color="FFFFFF" w:themeColor="background1"/>
            </w:tcBorders>
          </w:tcPr>
          <w:p w14:paraId="04E72D89" w14:textId="77777777" w:rsidR="00AC577A" w:rsidRPr="000D01E8" w:rsidRDefault="00AC577A" w:rsidP="00D51E12">
            <w:pPr>
              <w:tabs>
                <w:tab w:val="left" w:pos="2552"/>
                <w:tab w:val="left" w:pos="2694"/>
                <w:tab w:val="left" w:pos="3402"/>
              </w:tabs>
              <w:ind w:left="-70"/>
            </w:pPr>
          </w:p>
        </w:tc>
        <w:tc>
          <w:tcPr>
            <w:tcW w:w="2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3CA8AE1" w14:textId="77777777" w:rsidR="00AC577A" w:rsidRPr="000D01E8" w:rsidRDefault="00AC577A" w:rsidP="00D51E12">
            <w:r w:rsidRPr="000D01E8">
              <w:rPr>
                <w:highlight w:val="yellow"/>
              </w:rPr>
              <w:t>[Name, Vorname]</w:t>
            </w:r>
          </w:p>
        </w:tc>
        <w:tc>
          <w:tcPr>
            <w:tcW w:w="22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7C3EB6B9" w14:textId="77777777" w:rsidR="00AC577A" w:rsidRPr="000D01E8" w:rsidRDefault="00AC577A" w:rsidP="00D51E12">
            <w:r w:rsidRPr="000D01E8">
              <w:rPr>
                <w:highlight w:val="yellow"/>
              </w:rPr>
              <w:t>[E-Mail]</w:t>
            </w:r>
          </w:p>
        </w:tc>
        <w:tc>
          <w:tcPr>
            <w:tcW w:w="22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0CF4C102" w14:textId="77777777" w:rsidR="00AC577A" w:rsidRPr="000D01E8" w:rsidRDefault="00AC577A" w:rsidP="00D51E12">
            <w:r w:rsidRPr="000D01E8">
              <w:rPr>
                <w:highlight w:val="yellow"/>
              </w:rPr>
              <w:t>[Tel direkt]</w:t>
            </w:r>
          </w:p>
        </w:tc>
      </w:tr>
    </w:tbl>
    <w:p w14:paraId="3D338602" w14:textId="756102BE" w:rsidR="00AC577A" w:rsidRDefault="00AC577A" w:rsidP="00AC577A">
      <w:pPr>
        <w:pStyle w:val="Fliesstext"/>
        <w:spacing w:before="0" w:after="0"/>
        <w:rPr>
          <w:b/>
        </w:rPr>
      </w:pPr>
    </w:p>
    <w:p w14:paraId="25B33061" w14:textId="77777777" w:rsidR="008B1D64" w:rsidRPr="000D01E8" w:rsidRDefault="008B1D64" w:rsidP="00AC577A">
      <w:pPr>
        <w:pStyle w:val="Fliesstext"/>
        <w:spacing w:before="0" w:after="0"/>
        <w:rPr>
          <w:b/>
        </w:rPr>
      </w:pPr>
    </w:p>
    <w:tbl>
      <w:tblPr>
        <w:tblW w:w="9639" w:type="dxa"/>
        <w:tblLayout w:type="fixed"/>
        <w:tblCellMar>
          <w:left w:w="0" w:type="dxa"/>
          <w:right w:w="0" w:type="dxa"/>
        </w:tblCellMar>
        <w:tblLook w:val="0000" w:firstRow="0" w:lastRow="0" w:firstColumn="0" w:lastColumn="0" w:noHBand="0" w:noVBand="0"/>
      </w:tblPr>
      <w:tblGrid>
        <w:gridCol w:w="2835"/>
        <w:gridCol w:w="141"/>
        <w:gridCol w:w="426"/>
        <w:gridCol w:w="851"/>
        <w:gridCol w:w="944"/>
        <w:gridCol w:w="2221"/>
        <w:gridCol w:w="2221"/>
      </w:tblGrid>
      <w:tr w:rsidR="00AC577A" w:rsidRPr="000D01E8" w14:paraId="3311F365" w14:textId="77777777" w:rsidTr="00D51E12">
        <w:trPr>
          <w:trHeight w:val="340"/>
        </w:trPr>
        <w:tc>
          <w:tcPr>
            <w:tcW w:w="2835" w:type="dxa"/>
          </w:tcPr>
          <w:p w14:paraId="7CA8CC05" w14:textId="77777777" w:rsidR="00AC577A" w:rsidRPr="000D01E8" w:rsidRDefault="00AC577A" w:rsidP="00D51E12">
            <w:pPr>
              <w:tabs>
                <w:tab w:val="left" w:pos="3828"/>
                <w:tab w:val="left" w:pos="3969"/>
                <w:tab w:val="left" w:pos="6237"/>
                <w:tab w:val="left" w:pos="7371"/>
              </w:tabs>
              <w:rPr>
                <w:b/>
                <w:bCs/>
              </w:rPr>
            </w:pPr>
            <w:r w:rsidRPr="000D01E8">
              <w:rPr>
                <w:b/>
                <w:bCs/>
              </w:rPr>
              <w:t>Referenzprojekt Nr. 2</w:t>
            </w:r>
          </w:p>
        </w:tc>
        <w:tc>
          <w:tcPr>
            <w:tcW w:w="141" w:type="dxa"/>
            <w:tcBorders>
              <w:right w:val="single" w:sz="4" w:space="0" w:color="FFFFFF" w:themeColor="background1"/>
            </w:tcBorders>
          </w:tcPr>
          <w:p w14:paraId="72A7DF17"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2D265830" w14:textId="77777777" w:rsidR="00AC577A" w:rsidRPr="000D01E8" w:rsidRDefault="00AC577A" w:rsidP="00D51E12">
            <w:pPr>
              <w:pStyle w:val="Standard10"/>
              <w:tabs>
                <w:tab w:val="clear" w:pos="567"/>
                <w:tab w:val="clear" w:pos="1134"/>
                <w:tab w:val="clear" w:pos="4678"/>
                <w:tab w:val="clear" w:pos="9356"/>
              </w:tabs>
              <w:spacing w:before="0" w:after="0"/>
              <w:rPr>
                <w:lang w:val="de-CH"/>
              </w:rPr>
            </w:pPr>
          </w:p>
        </w:tc>
      </w:tr>
      <w:tr w:rsidR="00AC577A" w:rsidRPr="000D01E8" w14:paraId="4888326F" w14:textId="77777777" w:rsidTr="00D51E12">
        <w:trPr>
          <w:trHeight w:val="340"/>
        </w:trPr>
        <w:tc>
          <w:tcPr>
            <w:tcW w:w="2835" w:type="dxa"/>
          </w:tcPr>
          <w:p w14:paraId="52B327E2" w14:textId="77777777" w:rsidR="00AC577A" w:rsidRPr="000D01E8" w:rsidRDefault="00AC577A" w:rsidP="00D51E12">
            <w:pPr>
              <w:tabs>
                <w:tab w:val="left" w:pos="3828"/>
                <w:tab w:val="left" w:pos="3969"/>
                <w:tab w:val="left" w:pos="5103"/>
                <w:tab w:val="left" w:pos="6237"/>
                <w:tab w:val="left" w:pos="7371"/>
                <w:tab w:val="left" w:pos="8505"/>
              </w:tabs>
            </w:pPr>
            <w:r w:rsidRPr="000D01E8">
              <w:t>Auftraggeber</w:t>
            </w:r>
          </w:p>
        </w:tc>
        <w:tc>
          <w:tcPr>
            <w:tcW w:w="141" w:type="dxa"/>
            <w:tcBorders>
              <w:right w:val="single" w:sz="4" w:space="0" w:color="FFFFFF" w:themeColor="background1"/>
            </w:tcBorders>
          </w:tcPr>
          <w:p w14:paraId="3E0DD9CD"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4695900" w14:textId="77777777" w:rsidR="00AC577A" w:rsidRPr="000D01E8" w:rsidRDefault="00AC577A" w:rsidP="00D51E12"/>
        </w:tc>
      </w:tr>
      <w:tr w:rsidR="00AC577A" w:rsidRPr="000D01E8" w14:paraId="4EE36EF0" w14:textId="77777777" w:rsidTr="00D51E12">
        <w:trPr>
          <w:trHeight w:val="340"/>
        </w:trPr>
        <w:tc>
          <w:tcPr>
            <w:tcW w:w="2835" w:type="dxa"/>
          </w:tcPr>
          <w:p w14:paraId="2C03B992" w14:textId="77777777" w:rsidR="00AC577A" w:rsidRPr="000D01E8" w:rsidRDefault="00AC577A" w:rsidP="00D51E12">
            <w:pPr>
              <w:tabs>
                <w:tab w:val="left" w:pos="2552"/>
                <w:tab w:val="left" w:pos="2694"/>
                <w:tab w:val="left" w:pos="3402"/>
              </w:tabs>
            </w:pPr>
            <w:r w:rsidRPr="000D01E8">
              <w:t>Beschreibung des Projektes</w:t>
            </w:r>
          </w:p>
        </w:tc>
        <w:tc>
          <w:tcPr>
            <w:tcW w:w="141" w:type="dxa"/>
            <w:tcBorders>
              <w:right w:val="single" w:sz="4" w:space="0" w:color="FFFFFF" w:themeColor="background1"/>
            </w:tcBorders>
          </w:tcPr>
          <w:p w14:paraId="25F2E970"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72F22788" w14:textId="77777777" w:rsidR="00AC577A" w:rsidRPr="000D01E8" w:rsidRDefault="00AC577A" w:rsidP="00D51E12">
            <w:pPr>
              <w:rPr>
                <w:color w:val="0070C0"/>
                <w:highlight w:val="yellow"/>
              </w:rPr>
            </w:pPr>
          </w:p>
        </w:tc>
      </w:tr>
      <w:tr w:rsidR="00AC577A" w:rsidRPr="000D01E8" w14:paraId="59AC0823" w14:textId="77777777" w:rsidTr="00D51E12">
        <w:trPr>
          <w:trHeight w:val="340"/>
        </w:trPr>
        <w:tc>
          <w:tcPr>
            <w:tcW w:w="2835" w:type="dxa"/>
          </w:tcPr>
          <w:p w14:paraId="0623C1A3" w14:textId="77777777" w:rsidR="00AC577A" w:rsidRPr="000D01E8" w:rsidRDefault="00AC577A" w:rsidP="00D51E12">
            <w:pPr>
              <w:tabs>
                <w:tab w:val="left" w:pos="2552"/>
                <w:tab w:val="left" w:pos="2694"/>
                <w:tab w:val="left" w:pos="3402"/>
              </w:tabs>
            </w:pPr>
            <w:r w:rsidRPr="000D01E8">
              <w:t>Fachgebiet</w:t>
            </w:r>
          </w:p>
        </w:tc>
        <w:tc>
          <w:tcPr>
            <w:tcW w:w="141" w:type="dxa"/>
            <w:tcBorders>
              <w:right w:val="single" w:sz="4" w:space="0" w:color="FFFFFF" w:themeColor="background1"/>
            </w:tcBorders>
          </w:tcPr>
          <w:p w14:paraId="24C83287"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2F47343E" w14:textId="77777777" w:rsidR="00AC577A" w:rsidRPr="000D01E8" w:rsidRDefault="00AC577A" w:rsidP="00D51E12">
            <w:pPr>
              <w:rPr>
                <w:color w:val="0070C0"/>
                <w:highlight w:val="yellow"/>
              </w:rPr>
            </w:pPr>
          </w:p>
        </w:tc>
      </w:tr>
      <w:tr w:rsidR="00AC577A" w:rsidRPr="000D01E8" w14:paraId="6B620784" w14:textId="77777777" w:rsidTr="00D51E12">
        <w:trPr>
          <w:trHeight w:val="340"/>
        </w:trPr>
        <w:tc>
          <w:tcPr>
            <w:tcW w:w="2835" w:type="dxa"/>
          </w:tcPr>
          <w:p w14:paraId="37C109D9" w14:textId="77777777" w:rsidR="00AC577A" w:rsidRPr="000D01E8" w:rsidRDefault="00AC577A" w:rsidP="00D51E12">
            <w:pPr>
              <w:tabs>
                <w:tab w:val="left" w:pos="2552"/>
                <w:tab w:val="left" w:pos="2694"/>
                <w:tab w:val="left" w:pos="3402"/>
              </w:tabs>
            </w:pPr>
            <w:r w:rsidRPr="000D01E8">
              <w:t>Ungefähre Kosten (Gesamt-) Projekt [CHF]</w:t>
            </w:r>
          </w:p>
        </w:tc>
        <w:tc>
          <w:tcPr>
            <w:tcW w:w="141" w:type="dxa"/>
            <w:tcBorders>
              <w:right w:val="single" w:sz="4" w:space="0" w:color="FFFFFF" w:themeColor="background1"/>
            </w:tcBorders>
          </w:tcPr>
          <w:p w14:paraId="03A3893A"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33D41CCF" w14:textId="77777777" w:rsidR="00AC577A" w:rsidRPr="000D01E8" w:rsidRDefault="00AC577A" w:rsidP="00D51E12">
            <w:r w:rsidRPr="000D01E8">
              <w:rPr>
                <w:color w:val="0070C0"/>
                <w:highlight w:val="yellow"/>
              </w:rPr>
              <w:t>[    ]</w:t>
            </w:r>
          </w:p>
        </w:tc>
      </w:tr>
      <w:tr w:rsidR="00AC577A" w:rsidRPr="000D01E8" w14:paraId="4ACF3769" w14:textId="77777777" w:rsidTr="00D51E12">
        <w:trPr>
          <w:trHeight w:val="340"/>
        </w:trPr>
        <w:tc>
          <w:tcPr>
            <w:tcW w:w="2835" w:type="dxa"/>
          </w:tcPr>
          <w:p w14:paraId="2AC73662" w14:textId="77777777" w:rsidR="00AC577A" w:rsidRPr="000D01E8" w:rsidRDefault="00AC577A" w:rsidP="00D51E12">
            <w:pPr>
              <w:tabs>
                <w:tab w:val="left" w:pos="2552"/>
                <w:tab w:val="left" w:pos="2694"/>
                <w:tab w:val="left" w:pos="3402"/>
              </w:tabs>
            </w:pPr>
            <w:r w:rsidRPr="000D01E8">
              <w:t>Ungefähre Summe Planerauftrag im Projekt [CHF]</w:t>
            </w:r>
          </w:p>
        </w:tc>
        <w:tc>
          <w:tcPr>
            <w:tcW w:w="141" w:type="dxa"/>
            <w:tcBorders>
              <w:right w:val="single" w:sz="4" w:space="0" w:color="FFFFFF" w:themeColor="background1"/>
            </w:tcBorders>
          </w:tcPr>
          <w:p w14:paraId="377E28F1"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7DF56922" w14:textId="77777777" w:rsidR="00AC577A" w:rsidRPr="000D01E8" w:rsidRDefault="00AC577A" w:rsidP="00D51E12">
            <w:r w:rsidRPr="000D01E8">
              <w:rPr>
                <w:color w:val="0070C0"/>
                <w:highlight w:val="yellow"/>
              </w:rPr>
              <w:t>[    ]</w:t>
            </w:r>
            <w:r w:rsidRPr="000D01E8">
              <w:rPr>
                <w:color w:val="0070C0"/>
              </w:rPr>
              <w:t xml:space="preserve"> </w:t>
            </w:r>
          </w:p>
        </w:tc>
      </w:tr>
      <w:tr w:rsidR="00AC577A" w:rsidRPr="000D01E8" w14:paraId="48E36B1D" w14:textId="77777777" w:rsidTr="00D51E12">
        <w:trPr>
          <w:trHeight w:val="340"/>
        </w:trPr>
        <w:tc>
          <w:tcPr>
            <w:tcW w:w="2835" w:type="dxa"/>
            <w:vMerge w:val="restart"/>
          </w:tcPr>
          <w:p w14:paraId="0A8D8CF1" w14:textId="77777777" w:rsidR="00AC577A" w:rsidRPr="000D01E8" w:rsidRDefault="00AC577A" w:rsidP="00D51E12">
            <w:pPr>
              <w:tabs>
                <w:tab w:val="left" w:pos="2552"/>
                <w:tab w:val="left" w:pos="2694"/>
                <w:tab w:val="left" w:pos="3402"/>
              </w:tabs>
            </w:pPr>
            <w:r w:rsidRPr="000D01E8">
              <w:t>Bearbeitete SIA-Phasen, Ausführungszeitraum, Stichworte der Tätigkeiten und Zeitraum der Phase</w:t>
            </w:r>
          </w:p>
        </w:tc>
        <w:tc>
          <w:tcPr>
            <w:tcW w:w="141" w:type="dxa"/>
            <w:tcBorders>
              <w:right w:val="single" w:sz="4" w:space="0" w:color="FFFFFF" w:themeColor="background1"/>
            </w:tcBorders>
          </w:tcPr>
          <w:p w14:paraId="7364AC33" w14:textId="77777777" w:rsidR="00AC577A" w:rsidRPr="000D01E8" w:rsidRDefault="00AC577A" w:rsidP="00D51E12">
            <w:pPr>
              <w:tabs>
                <w:tab w:val="left" w:pos="2552"/>
                <w:tab w:val="left" w:pos="2694"/>
                <w:tab w:val="left" w:pos="3402"/>
              </w:tabs>
              <w:ind w:left="-70"/>
            </w:pPr>
          </w:p>
        </w:tc>
        <w:tc>
          <w:tcPr>
            <w:tcW w:w="426" w:type="dxa"/>
            <w:tcBorders>
              <w:top w:val="single" w:sz="4" w:space="0" w:color="FFFFFF" w:themeColor="background1"/>
              <w:left w:val="single" w:sz="4" w:space="0" w:color="FFFFFF" w:themeColor="background1"/>
              <w:right w:val="single" w:sz="4" w:space="0" w:color="FFFFFF" w:themeColor="background1"/>
            </w:tcBorders>
            <w:shd w:val="pct5" w:color="000000" w:fill="FFFFFF"/>
          </w:tcPr>
          <w:p w14:paraId="782F18A2" w14:textId="77777777" w:rsidR="00AC577A" w:rsidRPr="000D01E8" w:rsidRDefault="00AC577A" w:rsidP="00D51E12">
            <w:pPr>
              <w:rPr>
                <w:color w:val="0070C0"/>
              </w:rPr>
            </w:pPr>
            <w:r w:rsidRPr="000D01E8">
              <w:rPr>
                <w:color w:val="0070C0"/>
              </w:rPr>
              <w:t>32:</w:t>
            </w:r>
          </w:p>
        </w:tc>
        <w:tc>
          <w:tcPr>
            <w:tcW w:w="851" w:type="dxa"/>
            <w:tcBorders>
              <w:top w:val="single" w:sz="4" w:space="0" w:color="FFFFFF" w:themeColor="background1"/>
              <w:left w:val="single" w:sz="4" w:space="0" w:color="FFFFFF" w:themeColor="background1"/>
              <w:right w:val="single" w:sz="4" w:space="0" w:color="FFFFFF" w:themeColor="background1"/>
            </w:tcBorders>
            <w:shd w:val="pct5" w:color="000000" w:fill="FFFFFF"/>
          </w:tcPr>
          <w:p w14:paraId="41D105A6" w14:textId="77777777" w:rsidR="00AC577A" w:rsidRPr="000D01E8" w:rsidRDefault="00AC577A" w:rsidP="00D51E12">
            <w:pPr>
              <w:rPr>
                <w:color w:val="0070C0"/>
                <w:highlight w:val="yellow"/>
              </w:rPr>
            </w:pPr>
            <w:r w:rsidRPr="000D01E8">
              <w:rPr>
                <w:color w:val="0070C0"/>
                <w:highlight w:val="yellow"/>
              </w:rPr>
              <w:t>[Jahr(e)]</w:t>
            </w:r>
          </w:p>
        </w:tc>
        <w:tc>
          <w:tcPr>
            <w:tcW w:w="5386" w:type="dxa"/>
            <w:gridSpan w:val="3"/>
            <w:tcBorders>
              <w:top w:val="single" w:sz="4" w:space="0" w:color="FFFFFF" w:themeColor="background1"/>
              <w:left w:val="single" w:sz="4" w:space="0" w:color="FFFFFF" w:themeColor="background1"/>
              <w:right w:val="single" w:sz="4" w:space="0" w:color="FFFFFF" w:themeColor="background1"/>
            </w:tcBorders>
            <w:shd w:val="pct5" w:color="000000" w:fill="FFFFFF"/>
          </w:tcPr>
          <w:p w14:paraId="0AD28275" w14:textId="77777777" w:rsidR="00AC577A" w:rsidRPr="000D01E8" w:rsidRDefault="00AC577A" w:rsidP="00D51E12">
            <w:pPr>
              <w:rPr>
                <w:color w:val="0070C0"/>
                <w:highlight w:val="yellow"/>
              </w:rPr>
            </w:pPr>
            <w:r w:rsidRPr="000D01E8">
              <w:rPr>
                <w:color w:val="0070C0"/>
                <w:highlight w:val="yellow"/>
              </w:rPr>
              <w:t>[Tätigkeiten]</w:t>
            </w:r>
          </w:p>
        </w:tc>
      </w:tr>
      <w:tr w:rsidR="00AC577A" w:rsidRPr="000D01E8" w14:paraId="20D21141" w14:textId="77777777" w:rsidTr="00D51E12">
        <w:trPr>
          <w:trHeight w:val="340"/>
        </w:trPr>
        <w:tc>
          <w:tcPr>
            <w:tcW w:w="2835" w:type="dxa"/>
            <w:vMerge/>
          </w:tcPr>
          <w:p w14:paraId="5791229B"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75E983CD"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1A72341B" w14:textId="77777777" w:rsidR="00AC577A" w:rsidRPr="000D01E8" w:rsidRDefault="00AC577A" w:rsidP="00D51E12">
            <w:r w:rsidRPr="000D01E8">
              <w:rPr>
                <w:color w:val="0070C0"/>
              </w:rPr>
              <w:t>33:</w:t>
            </w:r>
          </w:p>
        </w:tc>
        <w:tc>
          <w:tcPr>
            <w:tcW w:w="851" w:type="dxa"/>
            <w:tcBorders>
              <w:left w:val="single" w:sz="4" w:space="0" w:color="FFFFFF" w:themeColor="background1"/>
              <w:right w:val="single" w:sz="4" w:space="0" w:color="FFFFFF" w:themeColor="background1"/>
            </w:tcBorders>
            <w:shd w:val="pct5" w:color="000000" w:fill="FFFFFF"/>
          </w:tcPr>
          <w:p w14:paraId="2A45A130"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4C457CD0" w14:textId="77777777" w:rsidR="00AC577A" w:rsidRPr="000D01E8" w:rsidRDefault="00AC577A" w:rsidP="00D51E12">
            <w:r w:rsidRPr="000D01E8">
              <w:rPr>
                <w:color w:val="0070C0"/>
                <w:highlight w:val="yellow"/>
              </w:rPr>
              <w:t>[Tätigkeiten]</w:t>
            </w:r>
          </w:p>
        </w:tc>
      </w:tr>
      <w:tr w:rsidR="00AC577A" w:rsidRPr="000D01E8" w14:paraId="36D3EAFF" w14:textId="77777777" w:rsidTr="00D51E12">
        <w:trPr>
          <w:trHeight w:val="340"/>
        </w:trPr>
        <w:tc>
          <w:tcPr>
            <w:tcW w:w="2835" w:type="dxa"/>
            <w:vMerge/>
          </w:tcPr>
          <w:p w14:paraId="35ECAE59"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53E96DF6"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3D2C6A35" w14:textId="77777777" w:rsidR="00AC577A" w:rsidRPr="000D01E8" w:rsidRDefault="00AC577A" w:rsidP="00D51E12">
            <w:r w:rsidRPr="000D01E8">
              <w:rPr>
                <w:color w:val="0070C0"/>
              </w:rPr>
              <w:t>41:</w:t>
            </w:r>
          </w:p>
        </w:tc>
        <w:tc>
          <w:tcPr>
            <w:tcW w:w="851" w:type="dxa"/>
            <w:tcBorders>
              <w:left w:val="single" w:sz="4" w:space="0" w:color="FFFFFF" w:themeColor="background1"/>
              <w:right w:val="single" w:sz="4" w:space="0" w:color="FFFFFF" w:themeColor="background1"/>
            </w:tcBorders>
            <w:shd w:val="pct5" w:color="000000" w:fill="FFFFFF"/>
          </w:tcPr>
          <w:p w14:paraId="6BF3460C"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6ED32F8B" w14:textId="77777777" w:rsidR="00AC577A" w:rsidRPr="000D01E8" w:rsidRDefault="00AC577A" w:rsidP="00D51E12">
            <w:r w:rsidRPr="000D01E8">
              <w:rPr>
                <w:color w:val="0070C0"/>
                <w:highlight w:val="yellow"/>
              </w:rPr>
              <w:t>[Tätigkeiten]</w:t>
            </w:r>
          </w:p>
        </w:tc>
      </w:tr>
      <w:tr w:rsidR="00AC577A" w:rsidRPr="000D01E8" w14:paraId="2D5502D6" w14:textId="77777777" w:rsidTr="00D51E12">
        <w:trPr>
          <w:trHeight w:val="340"/>
        </w:trPr>
        <w:tc>
          <w:tcPr>
            <w:tcW w:w="2835" w:type="dxa"/>
            <w:vMerge/>
          </w:tcPr>
          <w:p w14:paraId="7AEB0A15"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25EEB27B"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5141CD0F" w14:textId="77777777" w:rsidR="00AC577A" w:rsidRPr="000D01E8" w:rsidRDefault="00AC577A" w:rsidP="00D51E12">
            <w:r w:rsidRPr="000D01E8">
              <w:rPr>
                <w:color w:val="0070C0"/>
              </w:rPr>
              <w:t>51:</w:t>
            </w:r>
          </w:p>
        </w:tc>
        <w:tc>
          <w:tcPr>
            <w:tcW w:w="851" w:type="dxa"/>
            <w:tcBorders>
              <w:left w:val="single" w:sz="4" w:space="0" w:color="FFFFFF" w:themeColor="background1"/>
              <w:right w:val="single" w:sz="4" w:space="0" w:color="FFFFFF" w:themeColor="background1"/>
            </w:tcBorders>
            <w:shd w:val="pct5" w:color="000000" w:fill="FFFFFF"/>
          </w:tcPr>
          <w:p w14:paraId="64649103"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011C14C2" w14:textId="77777777" w:rsidR="00AC577A" w:rsidRPr="000D01E8" w:rsidRDefault="00AC577A" w:rsidP="00D51E12">
            <w:r w:rsidRPr="000D01E8">
              <w:rPr>
                <w:color w:val="0070C0"/>
                <w:highlight w:val="yellow"/>
              </w:rPr>
              <w:t>[Tätigkeiten]</w:t>
            </w:r>
          </w:p>
        </w:tc>
      </w:tr>
      <w:tr w:rsidR="00AC577A" w:rsidRPr="000D01E8" w14:paraId="3F22B461" w14:textId="77777777" w:rsidTr="00D51E12">
        <w:trPr>
          <w:trHeight w:val="340"/>
        </w:trPr>
        <w:tc>
          <w:tcPr>
            <w:tcW w:w="2835" w:type="dxa"/>
            <w:vMerge/>
          </w:tcPr>
          <w:p w14:paraId="315A939A"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7ADD4156"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right w:val="single" w:sz="4" w:space="0" w:color="FFFFFF" w:themeColor="background1"/>
            </w:tcBorders>
            <w:shd w:val="pct5" w:color="000000" w:fill="FFFFFF"/>
          </w:tcPr>
          <w:p w14:paraId="15208641" w14:textId="77777777" w:rsidR="00AC577A" w:rsidRPr="000D01E8" w:rsidRDefault="00AC577A" w:rsidP="00D51E12">
            <w:r w:rsidRPr="000D01E8">
              <w:rPr>
                <w:color w:val="0070C0"/>
              </w:rPr>
              <w:t>52:</w:t>
            </w:r>
          </w:p>
        </w:tc>
        <w:tc>
          <w:tcPr>
            <w:tcW w:w="851" w:type="dxa"/>
            <w:tcBorders>
              <w:left w:val="single" w:sz="4" w:space="0" w:color="FFFFFF" w:themeColor="background1"/>
              <w:right w:val="single" w:sz="4" w:space="0" w:color="FFFFFF" w:themeColor="background1"/>
            </w:tcBorders>
            <w:shd w:val="pct5" w:color="000000" w:fill="FFFFFF"/>
          </w:tcPr>
          <w:p w14:paraId="1BCB2D2E"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right w:val="single" w:sz="4" w:space="0" w:color="FFFFFF" w:themeColor="background1"/>
            </w:tcBorders>
            <w:shd w:val="pct5" w:color="000000" w:fill="FFFFFF"/>
          </w:tcPr>
          <w:p w14:paraId="5C90EEB6" w14:textId="77777777" w:rsidR="00AC577A" w:rsidRPr="000D01E8" w:rsidRDefault="00AC577A" w:rsidP="00D51E12">
            <w:r w:rsidRPr="000D01E8">
              <w:rPr>
                <w:color w:val="0070C0"/>
                <w:highlight w:val="yellow"/>
              </w:rPr>
              <w:t>[Tätigkeiten]</w:t>
            </w:r>
          </w:p>
        </w:tc>
      </w:tr>
      <w:tr w:rsidR="00AC577A" w:rsidRPr="000D01E8" w14:paraId="23C94FAA" w14:textId="77777777" w:rsidTr="00D51E12">
        <w:trPr>
          <w:trHeight w:val="340"/>
        </w:trPr>
        <w:tc>
          <w:tcPr>
            <w:tcW w:w="2835" w:type="dxa"/>
            <w:vMerge/>
          </w:tcPr>
          <w:p w14:paraId="316EB52C" w14:textId="77777777" w:rsidR="00AC577A" w:rsidRPr="000D01E8" w:rsidRDefault="00AC577A" w:rsidP="00D51E12">
            <w:pPr>
              <w:tabs>
                <w:tab w:val="left" w:pos="2552"/>
                <w:tab w:val="left" w:pos="2694"/>
                <w:tab w:val="left" w:pos="3402"/>
              </w:tabs>
            </w:pPr>
          </w:p>
        </w:tc>
        <w:tc>
          <w:tcPr>
            <w:tcW w:w="141" w:type="dxa"/>
            <w:tcBorders>
              <w:right w:val="single" w:sz="4" w:space="0" w:color="FFFFFF" w:themeColor="background1"/>
            </w:tcBorders>
          </w:tcPr>
          <w:p w14:paraId="7F291AD8" w14:textId="77777777" w:rsidR="00AC577A" w:rsidRPr="000D01E8" w:rsidRDefault="00AC577A" w:rsidP="00D51E12">
            <w:pPr>
              <w:tabs>
                <w:tab w:val="left" w:pos="2552"/>
                <w:tab w:val="left" w:pos="2694"/>
                <w:tab w:val="left" w:pos="3402"/>
              </w:tabs>
              <w:ind w:left="-70"/>
            </w:pPr>
          </w:p>
        </w:tc>
        <w:tc>
          <w:tcPr>
            <w:tcW w:w="426" w:type="dxa"/>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66F7C3B5" w14:textId="77777777" w:rsidR="00AC577A" w:rsidRPr="000D01E8" w:rsidRDefault="00AC577A" w:rsidP="00D51E12">
            <w:r w:rsidRPr="000D01E8">
              <w:rPr>
                <w:color w:val="0070C0"/>
              </w:rPr>
              <w:t>53:</w:t>
            </w:r>
          </w:p>
        </w:tc>
        <w:tc>
          <w:tcPr>
            <w:tcW w:w="851" w:type="dxa"/>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4A1BDEAE" w14:textId="77777777" w:rsidR="00AC577A" w:rsidRPr="000D01E8" w:rsidRDefault="00AC577A" w:rsidP="00D51E12">
            <w:r w:rsidRPr="000D01E8">
              <w:rPr>
                <w:color w:val="0070C0"/>
                <w:highlight w:val="yellow"/>
              </w:rPr>
              <w:t>[Jahr(e)]</w:t>
            </w:r>
          </w:p>
        </w:tc>
        <w:tc>
          <w:tcPr>
            <w:tcW w:w="5386" w:type="dxa"/>
            <w:gridSpan w:val="3"/>
            <w:tcBorders>
              <w:left w:val="single" w:sz="4" w:space="0" w:color="FFFFFF" w:themeColor="background1"/>
              <w:bottom w:val="single" w:sz="4" w:space="0" w:color="FFFFFF" w:themeColor="background1"/>
              <w:right w:val="single" w:sz="4" w:space="0" w:color="FFFFFF" w:themeColor="background1"/>
            </w:tcBorders>
            <w:shd w:val="pct5" w:color="000000" w:fill="FFFFFF"/>
          </w:tcPr>
          <w:p w14:paraId="2A3A9094" w14:textId="77777777" w:rsidR="00AC577A" w:rsidRPr="000D01E8" w:rsidRDefault="00AC577A" w:rsidP="00D51E12">
            <w:r w:rsidRPr="000D01E8">
              <w:rPr>
                <w:color w:val="0070C0"/>
                <w:highlight w:val="yellow"/>
              </w:rPr>
              <w:t>[Tätigkeiten]</w:t>
            </w:r>
          </w:p>
        </w:tc>
      </w:tr>
      <w:tr w:rsidR="00AC577A" w:rsidRPr="000D01E8" w14:paraId="643DE3FF" w14:textId="77777777" w:rsidTr="00D51E12">
        <w:trPr>
          <w:trHeight w:val="340"/>
        </w:trPr>
        <w:tc>
          <w:tcPr>
            <w:tcW w:w="2835" w:type="dxa"/>
          </w:tcPr>
          <w:p w14:paraId="7D01F4B0" w14:textId="77777777" w:rsidR="00AC577A" w:rsidRPr="000D01E8" w:rsidRDefault="00AC577A" w:rsidP="00D51E12">
            <w:pPr>
              <w:tabs>
                <w:tab w:val="left" w:pos="2552"/>
                <w:tab w:val="left" w:pos="2694"/>
                <w:tab w:val="left" w:pos="3402"/>
              </w:tabs>
            </w:pPr>
            <w:r w:rsidRPr="000D01E8">
              <w:rPr>
                <w:szCs w:val="20"/>
              </w:rPr>
              <w:t>Warum ist die Referenz relevant?</w:t>
            </w:r>
          </w:p>
        </w:tc>
        <w:tc>
          <w:tcPr>
            <w:tcW w:w="141" w:type="dxa"/>
            <w:tcBorders>
              <w:right w:val="single" w:sz="4" w:space="0" w:color="FFFFFF" w:themeColor="background1"/>
            </w:tcBorders>
          </w:tcPr>
          <w:p w14:paraId="4F14EC2A"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70B4D435" w14:textId="77777777" w:rsidR="00AC577A" w:rsidRPr="000D01E8" w:rsidRDefault="00AC577A" w:rsidP="00D51E12"/>
        </w:tc>
      </w:tr>
      <w:tr w:rsidR="00AC577A" w:rsidRPr="000D01E8" w14:paraId="440061A6" w14:textId="77777777" w:rsidTr="00D51E12">
        <w:trPr>
          <w:trHeight w:val="340"/>
        </w:trPr>
        <w:tc>
          <w:tcPr>
            <w:tcW w:w="2835" w:type="dxa"/>
          </w:tcPr>
          <w:p w14:paraId="35609976" w14:textId="77777777" w:rsidR="00AC577A" w:rsidRPr="000D01E8" w:rsidRDefault="00AC577A" w:rsidP="00D51E12">
            <w:pPr>
              <w:tabs>
                <w:tab w:val="left" w:pos="2552"/>
                <w:tab w:val="left" w:pos="2694"/>
                <w:tab w:val="left" w:pos="3402"/>
              </w:tabs>
              <w:rPr>
                <w:szCs w:val="20"/>
              </w:rPr>
            </w:pPr>
            <w:r w:rsidRPr="000D01E8">
              <w:rPr>
                <w:szCs w:val="20"/>
              </w:rPr>
              <w:t>Was war aus Sicht des Anbieters die besondere Herausforderung in diesem Projekt?</w:t>
            </w:r>
          </w:p>
        </w:tc>
        <w:tc>
          <w:tcPr>
            <w:tcW w:w="141" w:type="dxa"/>
            <w:tcBorders>
              <w:right w:val="single" w:sz="4" w:space="0" w:color="FFFFFF" w:themeColor="background1"/>
            </w:tcBorders>
          </w:tcPr>
          <w:p w14:paraId="55EC05F4" w14:textId="77777777" w:rsidR="00AC577A" w:rsidRPr="000D01E8" w:rsidRDefault="00AC577A" w:rsidP="00D51E12">
            <w:pPr>
              <w:tabs>
                <w:tab w:val="left" w:pos="2552"/>
                <w:tab w:val="left" w:pos="2694"/>
                <w:tab w:val="left" w:pos="3402"/>
              </w:tabs>
              <w:ind w:left="-70"/>
            </w:pPr>
          </w:p>
        </w:tc>
        <w:tc>
          <w:tcPr>
            <w:tcW w:w="666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5AAD436C" w14:textId="77777777" w:rsidR="00AC577A" w:rsidRPr="000D01E8" w:rsidRDefault="00AC577A" w:rsidP="00D51E12"/>
        </w:tc>
      </w:tr>
      <w:tr w:rsidR="00AC577A" w:rsidRPr="000D01E8" w14:paraId="447E9D58" w14:textId="77777777" w:rsidTr="00D51E12">
        <w:trPr>
          <w:trHeight w:val="340"/>
        </w:trPr>
        <w:tc>
          <w:tcPr>
            <w:tcW w:w="2835" w:type="dxa"/>
          </w:tcPr>
          <w:p w14:paraId="5DAEE7DB" w14:textId="77777777" w:rsidR="00AC577A" w:rsidRPr="000D01E8" w:rsidRDefault="00AC577A" w:rsidP="00D51E12">
            <w:pPr>
              <w:tabs>
                <w:tab w:val="left" w:pos="2552"/>
                <w:tab w:val="left" w:pos="2694"/>
                <w:tab w:val="left" w:pos="3402"/>
              </w:tabs>
            </w:pPr>
            <w:r w:rsidRPr="000D01E8">
              <w:t>Name Referenz-Person (Auftraggeber)</w:t>
            </w:r>
          </w:p>
        </w:tc>
        <w:tc>
          <w:tcPr>
            <w:tcW w:w="141" w:type="dxa"/>
            <w:tcBorders>
              <w:right w:val="single" w:sz="4" w:space="0" w:color="FFFFFF" w:themeColor="background1"/>
            </w:tcBorders>
          </w:tcPr>
          <w:p w14:paraId="1A01B280" w14:textId="77777777" w:rsidR="00AC577A" w:rsidRPr="000D01E8" w:rsidRDefault="00AC577A" w:rsidP="00D51E12">
            <w:pPr>
              <w:tabs>
                <w:tab w:val="left" w:pos="2552"/>
                <w:tab w:val="left" w:pos="2694"/>
                <w:tab w:val="left" w:pos="3402"/>
              </w:tabs>
              <w:ind w:left="-70"/>
            </w:pPr>
          </w:p>
        </w:tc>
        <w:tc>
          <w:tcPr>
            <w:tcW w:w="2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4E29883B" w14:textId="77777777" w:rsidR="00AC577A" w:rsidRPr="000D01E8" w:rsidRDefault="00AC577A" w:rsidP="00D51E12">
            <w:r w:rsidRPr="000D01E8">
              <w:rPr>
                <w:highlight w:val="yellow"/>
              </w:rPr>
              <w:t>[Name, Vorname]</w:t>
            </w:r>
          </w:p>
        </w:tc>
        <w:tc>
          <w:tcPr>
            <w:tcW w:w="22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2A5C0DF6" w14:textId="77777777" w:rsidR="00AC577A" w:rsidRPr="000D01E8" w:rsidRDefault="00AC577A" w:rsidP="00D51E12">
            <w:r w:rsidRPr="000D01E8">
              <w:rPr>
                <w:highlight w:val="yellow"/>
              </w:rPr>
              <w:t>[E-Mail]</w:t>
            </w:r>
          </w:p>
        </w:tc>
        <w:tc>
          <w:tcPr>
            <w:tcW w:w="22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pct5" w:color="000000" w:fill="FFFFFF"/>
          </w:tcPr>
          <w:p w14:paraId="289057A2" w14:textId="77777777" w:rsidR="00AC577A" w:rsidRPr="000D01E8" w:rsidRDefault="00AC577A" w:rsidP="00D51E12">
            <w:r w:rsidRPr="000D01E8">
              <w:rPr>
                <w:highlight w:val="yellow"/>
              </w:rPr>
              <w:t>[Tel direkt]</w:t>
            </w:r>
          </w:p>
        </w:tc>
      </w:tr>
    </w:tbl>
    <w:p w14:paraId="40589648" w14:textId="77777777" w:rsidR="0082595C" w:rsidRDefault="0082595C">
      <w:pPr>
        <w:rPr>
          <w:rFonts w:cs="Arial"/>
          <w:b/>
          <w:bCs/>
          <w:iCs/>
          <w:sz w:val="22"/>
        </w:rPr>
      </w:pPr>
      <w:r>
        <w:br w:type="page"/>
      </w:r>
    </w:p>
    <w:p w14:paraId="2D1953F5" w14:textId="4421D09A" w:rsidR="005D27F0" w:rsidRDefault="00AB6372" w:rsidP="001B5DBA">
      <w:pPr>
        <w:pStyle w:val="berschrift2"/>
      </w:pPr>
      <w:bookmarkStart w:id="74" w:name="_Toc146715788"/>
      <w:bookmarkStart w:id="75" w:name="_Toc146716246"/>
      <w:bookmarkEnd w:id="63"/>
      <w:bookmarkEnd w:id="71"/>
      <w:r w:rsidRPr="0022005A">
        <w:lastRenderedPageBreak/>
        <w:t>ZK</w:t>
      </w:r>
      <w:r>
        <w:t>4</w:t>
      </w:r>
      <w:r w:rsidRPr="0022005A">
        <w:t xml:space="preserve"> – </w:t>
      </w:r>
      <w:r w:rsidR="00707DB2" w:rsidRPr="0022005A">
        <w:t>Nachhaltigkeitsbestrebungen</w:t>
      </w:r>
      <w:bookmarkEnd w:id="74"/>
      <w:bookmarkEnd w:id="75"/>
    </w:p>
    <w:p w14:paraId="743FC599" w14:textId="77777777" w:rsidR="003E0DDE" w:rsidRPr="000D01E8" w:rsidRDefault="003E0DDE" w:rsidP="003E0DDE">
      <w:pPr>
        <w:pStyle w:val="TextStandard"/>
      </w:pPr>
      <w:r w:rsidRPr="000D01E8">
        <w:t xml:space="preserve">Die Anbieterin zeigt in diesem Kapitel ihre Nachhaltigkeitsbestrebungen in den Bereichen Umwelt und soziale Verantwortung auf. Die Angaben sind in der nachfolgenden Tabelle aufzuführen und mit Beilagen zu dokumentieren. </w:t>
      </w:r>
      <w:r w:rsidRPr="000D01E8">
        <w:rPr>
          <w:rFonts w:cs="Arial"/>
          <w:lang w:eastAsia="it-IT"/>
        </w:rPr>
        <w:t>Die Gewichtung dieses Zuschlagskriteriums beträgt 5%.</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6379"/>
        <w:gridCol w:w="2835"/>
      </w:tblGrid>
      <w:tr w:rsidR="003E0DDE" w:rsidRPr="000D01E8" w14:paraId="7A3BC459" w14:textId="77777777" w:rsidTr="00D51E12">
        <w:tc>
          <w:tcPr>
            <w:tcW w:w="6379" w:type="dxa"/>
          </w:tcPr>
          <w:p w14:paraId="4D8C6E3A" w14:textId="77777777" w:rsidR="003E0DDE" w:rsidRPr="000D01E8" w:rsidRDefault="003E0DDE" w:rsidP="00D51E12">
            <w:pPr>
              <w:pStyle w:val="Fliesstext"/>
              <w:spacing w:before="0"/>
              <w:jc w:val="left"/>
              <w:rPr>
                <w:rFonts w:cs="Arial"/>
                <w:sz w:val="18"/>
                <w:szCs w:val="18"/>
                <w:lang w:eastAsia="it-IT"/>
              </w:rPr>
            </w:pPr>
            <w:bookmarkStart w:id="76" w:name="_Hlk142636263"/>
            <w:r w:rsidRPr="000D01E8">
              <w:rPr>
                <w:rFonts w:cs="Arial"/>
                <w:sz w:val="18"/>
                <w:szCs w:val="18"/>
                <w:lang w:eastAsia="it-IT"/>
              </w:rPr>
              <w:t>Die Anbieterin verfügt über ein zertifiziertes Umweltmanagementsystem nach ISO 14001 oder gleichwertig</w:t>
            </w:r>
          </w:p>
          <w:p w14:paraId="1F6D736D" w14:textId="77777777" w:rsidR="003E0DDE" w:rsidRPr="000D01E8" w:rsidRDefault="003E0DDE" w:rsidP="00D51E12">
            <w:pPr>
              <w:pStyle w:val="Fliesstext"/>
              <w:spacing w:before="0"/>
              <w:jc w:val="left"/>
              <w:rPr>
                <w:rFonts w:cs="Arial"/>
                <w:sz w:val="18"/>
                <w:szCs w:val="18"/>
                <w:lang w:eastAsia="it-IT"/>
              </w:rPr>
            </w:pPr>
          </w:p>
          <w:p w14:paraId="44F1D398" w14:textId="77777777" w:rsidR="003E0DDE" w:rsidRPr="000D01E8" w:rsidRDefault="003E0DDE" w:rsidP="00D51E12">
            <w:pPr>
              <w:pStyle w:val="Fliesstext"/>
              <w:spacing w:before="0"/>
              <w:jc w:val="left"/>
              <w:rPr>
                <w:rFonts w:cs="Arial"/>
                <w:sz w:val="18"/>
                <w:szCs w:val="18"/>
                <w:lang w:eastAsia="it-IT"/>
              </w:rPr>
            </w:pPr>
            <w:r w:rsidRPr="000D01E8">
              <w:rPr>
                <w:rFonts w:cs="Arial"/>
                <w:sz w:val="18"/>
                <w:szCs w:val="18"/>
                <w:lang w:eastAsia="it-IT"/>
              </w:rPr>
              <w:t>Die Anbieterin verfügt über ein zertifiziertes Arbeitssicherheit- und Gesundheitsschutzmanagementsystem nach ISO 45001 (OHSAS 18001) oder gleichwertig</w:t>
            </w:r>
          </w:p>
          <w:p w14:paraId="0C4F5480" w14:textId="77777777" w:rsidR="003E0DDE" w:rsidRPr="000D01E8" w:rsidRDefault="003E0DDE" w:rsidP="00D51E12">
            <w:pPr>
              <w:pStyle w:val="Fliesstext"/>
              <w:spacing w:before="0"/>
              <w:rPr>
                <w:rFonts w:cs="Arial"/>
                <w:sz w:val="18"/>
                <w:szCs w:val="18"/>
              </w:rPr>
            </w:pPr>
          </w:p>
          <w:p w14:paraId="5A6963A7" w14:textId="77777777" w:rsidR="003E0DDE" w:rsidRPr="000D01E8" w:rsidRDefault="003E0DDE" w:rsidP="00D51E12">
            <w:pPr>
              <w:pStyle w:val="Fliesstext"/>
              <w:spacing w:before="0"/>
              <w:jc w:val="left"/>
              <w:rPr>
                <w:rFonts w:cs="Arial"/>
                <w:sz w:val="18"/>
                <w:szCs w:val="18"/>
                <w:lang w:eastAsia="it-IT"/>
              </w:rPr>
            </w:pPr>
            <w:r w:rsidRPr="000D01E8">
              <w:rPr>
                <w:rFonts w:cs="Arial"/>
                <w:sz w:val="18"/>
                <w:szCs w:val="18"/>
                <w:lang w:eastAsia="it-IT"/>
              </w:rPr>
              <w:t>Die Anbieterin verfügt über ein zertifiziertes Energiemanagementsystem nach ISO 50001 oder gleichwertig</w:t>
            </w:r>
          </w:p>
          <w:p w14:paraId="1820DD81" w14:textId="77777777" w:rsidR="003E0DDE" w:rsidRPr="000D01E8" w:rsidRDefault="003E0DDE" w:rsidP="00D51E12">
            <w:pPr>
              <w:pStyle w:val="Fliesstext"/>
              <w:spacing w:before="0"/>
              <w:rPr>
                <w:rFonts w:cs="Arial"/>
                <w:sz w:val="18"/>
                <w:szCs w:val="18"/>
              </w:rPr>
            </w:pPr>
          </w:p>
          <w:p w14:paraId="3FDE5D8D" w14:textId="77777777" w:rsidR="003E0DDE" w:rsidRPr="000D01E8" w:rsidRDefault="003E0DDE" w:rsidP="00D51E12">
            <w:pPr>
              <w:pStyle w:val="Fliesstext"/>
              <w:spacing w:before="0"/>
              <w:rPr>
                <w:rFonts w:cs="Arial"/>
                <w:sz w:val="18"/>
                <w:szCs w:val="18"/>
              </w:rPr>
            </w:pPr>
            <w:r w:rsidRPr="000D01E8">
              <w:rPr>
                <w:rFonts w:cs="Arial"/>
                <w:sz w:val="18"/>
                <w:szCs w:val="18"/>
              </w:rPr>
              <w:t xml:space="preserve">Die Anbieterin verfügt über eine Nachhaltigkeitsstrategie, welche nachweislich Teil der Unternehmensstrategie ist. </w:t>
            </w:r>
          </w:p>
          <w:p w14:paraId="50B7D332" w14:textId="77777777" w:rsidR="003E0DDE" w:rsidRPr="000D01E8" w:rsidRDefault="003E0DDE" w:rsidP="00D51E12">
            <w:pPr>
              <w:pStyle w:val="Fliesstext"/>
              <w:spacing w:before="0"/>
              <w:rPr>
                <w:rFonts w:cs="Arial"/>
                <w:sz w:val="18"/>
                <w:szCs w:val="18"/>
              </w:rPr>
            </w:pPr>
            <w:r w:rsidRPr="000D01E8">
              <w:rPr>
                <w:rFonts w:cs="Arial"/>
                <w:sz w:val="18"/>
                <w:szCs w:val="18"/>
              </w:rPr>
              <w:t>Diese kann unter anderem folgende Punkte umfassen:</w:t>
            </w:r>
          </w:p>
          <w:p w14:paraId="372E115D" w14:textId="77777777" w:rsidR="003E0DDE" w:rsidRPr="000D01E8" w:rsidRDefault="003E0DDE" w:rsidP="003E0DDE">
            <w:pPr>
              <w:pStyle w:val="Fliesstext"/>
              <w:numPr>
                <w:ilvl w:val="0"/>
                <w:numId w:val="9"/>
              </w:numPr>
              <w:spacing w:before="0"/>
              <w:rPr>
                <w:rFonts w:cs="Arial"/>
                <w:sz w:val="18"/>
                <w:szCs w:val="18"/>
              </w:rPr>
            </w:pPr>
            <w:r w:rsidRPr="000D01E8">
              <w:rPr>
                <w:rFonts w:cs="Arial"/>
                <w:sz w:val="18"/>
                <w:szCs w:val="18"/>
              </w:rPr>
              <w:t>Aktivitäten zum Wohlergehen und zur Gesundheitsförderung der Mitarbeiterinnen</w:t>
            </w:r>
          </w:p>
          <w:p w14:paraId="7D5CDB59" w14:textId="77777777" w:rsidR="003E0DDE" w:rsidRPr="000D01E8" w:rsidRDefault="003E0DDE" w:rsidP="003E0DDE">
            <w:pPr>
              <w:pStyle w:val="Fliesstext"/>
              <w:numPr>
                <w:ilvl w:val="0"/>
                <w:numId w:val="9"/>
              </w:numPr>
              <w:spacing w:before="0"/>
              <w:rPr>
                <w:rFonts w:cs="Arial"/>
                <w:sz w:val="18"/>
                <w:szCs w:val="18"/>
              </w:rPr>
            </w:pPr>
            <w:r w:rsidRPr="000D01E8">
              <w:rPr>
                <w:rFonts w:cs="Arial"/>
                <w:sz w:val="18"/>
                <w:szCs w:val="18"/>
              </w:rPr>
              <w:t>Aktivitäten im Bereich Aus- und Weiterbildung der Mitarbeiterinnen</w:t>
            </w:r>
          </w:p>
          <w:p w14:paraId="6E57D8DE" w14:textId="77777777" w:rsidR="003E0DDE" w:rsidRPr="000D01E8" w:rsidRDefault="003E0DDE" w:rsidP="003E0DDE">
            <w:pPr>
              <w:pStyle w:val="Fliesstext"/>
              <w:numPr>
                <w:ilvl w:val="0"/>
                <w:numId w:val="9"/>
              </w:numPr>
              <w:spacing w:before="0"/>
              <w:rPr>
                <w:rFonts w:cs="Arial"/>
                <w:sz w:val="18"/>
                <w:szCs w:val="18"/>
              </w:rPr>
            </w:pPr>
            <w:r w:rsidRPr="000D01E8">
              <w:rPr>
                <w:rFonts w:cs="Arial"/>
                <w:sz w:val="18"/>
                <w:szCs w:val="18"/>
              </w:rPr>
              <w:t xml:space="preserve">Etc. </w:t>
            </w:r>
          </w:p>
          <w:p w14:paraId="3B27C073" w14:textId="77777777" w:rsidR="003E0DDE" w:rsidRPr="000D01E8" w:rsidRDefault="003E0DDE" w:rsidP="00D51E12">
            <w:pPr>
              <w:pStyle w:val="Fliesstext"/>
              <w:spacing w:before="0"/>
              <w:rPr>
                <w:rFonts w:cs="Arial"/>
                <w:sz w:val="18"/>
                <w:szCs w:val="18"/>
              </w:rPr>
            </w:pPr>
            <w:r w:rsidRPr="000D01E8">
              <w:rPr>
                <w:rFonts w:cs="Arial"/>
                <w:sz w:val="18"/>
                <w:szCs w:val="18"/>
              </w:rPr>
              <w:t xml:space="preserve">Die Anbieterin verfügt über ein Environmental, Social and Governance – Reporting (ESG-Reporting), und kann dies nachvollziehbar ausweisen. </w:t>
            </w:r>
          </w:p>
        </w:tc>
        <w:tc>
          <w:tcPr>
            <w:tcW w:w="2835" w:type="dxa"/>
          </w:tcPr>
          <w:p w14:paraId="7F0EC2BB" w14:textId="77777777" w:rsidR="003E0DDE" w:rsidRPr="000D01E8" w:rsidRDefault="003E0DDE" w:rsidP="00D51E12">
            <w:pPr>
              <w:pStyle w:val="Fliesstext"/>
              <w:spacing w:before="0"/>
              <w:ind w:firstLine="355"/>
              <w:jc w:val="left"/>
              <w:rPr>
                <w:rFonts w:cs="Arial"/>
                <w:sz w:val="18"/>
                <w:szCs w:val="18"/>
              </w:rPr>
            </w:pPr>
            <w:r w:rsidRPr="007B1A7F">
              <w:rPr>
                <w:rFonts w:cs="Arial"/>
                <w:sz w:val="18"/>
                <w:szCs w:val="18"/>
              </w:rPr>
              <w:fldChar w:fldCharType="begin">
                <w:ffData>
                  <w:name w:val="Controllo1"/>
                  <w:enabled/>
                  <w:calcOnExit w:val="0"/>
                  <w:checkBox>
                    <w:sizeAuto/>
                    <w:default w:val="0"/>
                  </w:checkBox>
                </w:ffData>
              </w:fldChar>
            </w:r>
            <w:r w:rsidRPr="000D01E8">
              <w:rPr>
                <w:rFonts w:cs="Arial"/>
                <w:sz w:val="18"/>
                <w:szCs w:val="18"/>
              </w:rPr>
              <w:instrText xml:space="preserve"> FORMCHECKBOX </w:instrText>
            </w:r>
            <w:r>
              <w:rPr>
                <w:rFonts w:cs="Arial"/>
                <w:sz w:val="18"/>
                <w:szCs w:val="18"/>
              </w:rPr>
            </w:r>
            <w:r>
              <w:rPr>
                <w:rFonts w:cs="Arial"/>
                <w:sz w:val="18"/>
                <w:szCs w:val="18"/>
              </w:rPr>
              <w:fldChar w:fldCharType="separate"/>
            </w:r>
            <w:r w:rsidRPr="007B1A7F">
              <w:rPr>
                <w:rFonts w:cs="Arial"/>
                <w:sz w:val="18"/>
                <w:szCs w:val="18"/>
              </w:rPr>
              <w:fldChar w:fldCharType="end"/>
            </w:r>
            <w:r w:rsidRPr="000D01E8">
              <w:rPr>
                <w:rFonts w:cs="Arial"/>
                <w:sz w:val="18"/>
                <w:szCs w:val="18"/>
              </w:rPr>
              <w:t xml:space="preserve"> ja (Zertifikat ist beigelegt)</w:t>
            </w:r>
          </w:p>
          <w:p w14:paraId="745180A8" w14:textId="77777777" w:rsidR="003E0DDE" w:rsidRPr="000D01E8" w:rsidRDefault="003E0DDE" w:rsidP="00D51E12">
            <w:pPr>
              <w:pStyle w:val="Fliesstext"/>
              <w:spacing w:before="0"/>
              <w:ind w:firstLine="355"/>
              <w:jc w:val="left"/>
              <w:rPr>
                <w:rFonts w:cs="Arial"/>
                <w:sz w:val="18"/>
                <w:szCs w:val="18"/>
              </w:rPr>
            </w:pPr>
            <w:r w:rsidRPr="007B1A7F">
              <w:rPr>
                <w:rFonts w:cs="Arial"/>
                <w:sz w:val="18"/>
                <w:szCs w:val="18"/>
              </w:rPr>
              <w:fldChar w:fldCharType="begin">
                <w:ffData>
                  <w:name w:val="Controllo1"/>
                  <w:enabled/>
                  <w:calcOnExit w:val="0"/>
                  <w:checkBox>
                    <w:sizeAuto/>
                    <w:default w:val="0"/>
                  </w:checkBox>
                </w:ffData>
              </w:fldChar>
            </w:r>
            <w:r w:rsidRPr="000D01E8">
              <w:rPr>
                <w:rFonts w:cs="Arial"/>
                <w:sz w:val="18"/>
                <w:szCs w:val="18"/>
              </w:rPr>
              <w:instrText xml:space="preserve"> FORMCHECKBOX </w:instrText>
            </w:r>
            <w:r>
              <w:rPr>
                <w:rFonts w:cs="Arial"/>
                <w:sz w:val="18"/>
                <w:szCs w:val="18"/>
              </w:rPr>
            </w:r>
            <w:r>
              <w:rPr>
                <w:rFonts w:cs="Arial"/>
                <w:sz w:val="18"/>
                <w:szCs w:val="18"/>
              </w:rPr>
              <w:fldChar w:fldCharType="separate"/>
            </w:r>
            <w:r w:rsidRPr="007B1A7F">
              <w:rPr>
                <w:rFonts w:cs="Arial"/>
                <w:sz w:val="18"/>
                <w:szCs w:val="18"/>
              </w:rPr>
              <w:fldChar w:fldCharType="end"/>
            </w:r>
            <w:r w:rsidRPr="000D01E8">
              <w:rPr>
                <w:rFonts w:cs="Arial"/>
                <w:sz w:val="18"/>
                <w:szCs w:val="18"/>
              </w:rPr>
              <w:t xml:space="preserve"> nein</w:t>
            </w:r>
          </w:p>
          <w:p w14:paraId="75C1AFA1" w14:textId="77777777" w:rsidR="003E0DDE" w:rsidRPr="000D01E8" w:rsidRDefault="003E0DDE" w:rsidP="00D51E12">
            <w:pPr>
              <w:pStyle w:val="Fliesstext"/>
              <w:spacing w:before="0" w:after="0"/>
              <w:ind w:firstLine="357"/>
              <w:jc w:val="left"/>
              <w:rPr>
                <w:rFonts w:cs="Arial"/>
                <w:szCs w:val="20"/>
              </w:rPr>
            </w:pPr>
          </w:p>
          <w:p w14:paraId="227BA468" w14:textId="77777777" w:rsidR="003E0DDE" w:rsidRPr="000D01E8" w:rsidRDefault="003E0DDE" w:rsidP="00D51E12">
            <w:pPr>
              <w:pStyle w:val="Fliesstext"/>
              <w:spacing w:before="0"/>
              <w:ind w:firstLine="355"/>
              <w:jc w:val="left"/>
              <w:rPr>
                <w:rFonts w:cs="Arial"/>
                <w:sz w:val="18"/>
                <w:szCs w:val="18"/>
              </w:rPr>
            </w:pPr>
            <w:r w:rsidRPr="007B1A7F">
              <w:rPr>
                <w:rFonts w:cs="Arial"/>
                <w:sz w:val="18"/>
                <w:szCs w:val="18"/>
              </w:rPr>
              <w:fldChar w:fldCharType="begin">
                <w:ffData>
                  <w:name w:val="Controllo1"/>
                  <w:enabled/>
                  <w:calcOnExit w:val="0"/>
                  <w:checkBox>
                    <w:sizeAuto/>
                    <w:default w:val="0"/>
                  </w:checkBox>
                </w:ffData>
              </w:fldChar>
            </w:r>
            <w:r w:rsidRPr="000D01E8">
              <w:rPr>
                <w:rFonts w:cs="Arial"/>
                <w:sz w:val="18"/>
                <w:szCs w:val="18"/>
              </w:rPr>
              <w:instrText xml:space="preserve"> FORMCHECKBOX </w:instrText>
            </w:r>
            <w:r>
              <w:rPr>
                <w:rFonts w:cs="Arial"/>
                <w:sz w:val="18"/>
                <w:szCs w:val="18"/>
              </w:rPr>
            </w:r>
            <w:r>
              <w:rPr>
                <w:rFonts w:cs="Arial"/>
                <w:sz w:val="18"/>
                <w:szCs w:val="18"/>
              </w:rPr>
              <w:fldChar w:fldCharType="separate"/>
            </w:r>
            <w:r w:rsidRPr="007B1A7F">
              <w:rPr>
                <w:rFonts w:cs="Arial"/>
                <w:sz w:val="18"/>
                <w:szCs w:val="18"/>
              </w:rPr>
              <w:fldChar w:fldCharType="end"/>
            </w:r>
            <w:r w:rsidRPr="000D01E8">
              <w:rPr>
                <w:rFonts w:cs="Arial"/>
                <w:sz w:val="18"/>
                <w:szCs w:val="18"/>
              </w:rPr>
              <w:t xml:space="preserve"> ja (Zertifikat ist beigelegt)</w:t>
            </w:r>
          </w:p>
          <w:p w14:paraId="7C5EF96D" w14:textId="77777777" w:rsidR="003E0DDE" w:rsidRPr="000D01E8" w:rsidRDefault="003E0DDE" w:rsidP="00D51E12">
            <w:pPr>
              <w:pStyle w:val="Fliesstext"/>
              <w:spacing w:before="0"/>
              <w:ind w:firstLine="355"/>
              <w:jc w:val="left"/>
              <w:rPr>
                <w:rFonts w:cs="Arial"/>
                <w:sz w:val="18"/>
                <w:szCs w:val="18"/>
              </w:rPr>
            </w:pPr>
            <w:r w:rsidRPr="007B1A7F">
              <w:rPr>
                <w:rFonts w:cs="Arial"/>
                <w:sz w:val="18"/>
                <w:szCs w:val="18"/>
              </w:rPr>
              <w:fldChar w:fldCharType="begin">
                <w:ffData>
                  <w:name w:val="Controllo1"/>
                  <w:enabled/>
                  <w:calcOnExit w:val="0"/>
                  <w:checkBox>
                    <w:sizeAuto/>
                    <w:default w:val="0"/>
                  </w:checkBox>
                </w:ffData>
              </w:fldChar>
            </w:r>
            <w:r w:rsidRPr="000D01E8">
              <w:rPr>
                <w:rFonts w:cs="Arial"/>
                <w:sz w:val="18"/>
                <w:szCs w:val="18"/>
              </w:rPr>
              <w:instrText xml:space="preserve"> FORMCHECKBOX </w:instrText>
            </w:r>
            <w:r>
              <w:rPr>
                <w:rFonts w:cs="Arial"/>
                <w:sz w:val="18"/>
                <w:szCs w:val="18"/>
              </w:rPr>
            </w:r>
            <w:r>
              <w:rPr>
                <w:rFonts w:cs="Arial"/>
                <w:sz w:val="18"/>
                <w:szCs w:val="18"/>
              </w:rPr>
              <w:fldChar w:fldCharType="separate"/>
            </w:r>
            <w:r w:rsidRPr="007B1A7F">
              <w:rPr>
                <w:rFonts w:cs="Arial"/>
                <w:sz w:val="18"/>
                <w:szCs w:val="18"/>
              </w:rPr>
              <w:fldChar w:fldCharType="end"/>
            </w:r>
            <w:r w:rsidRPr="000D01E8">
              <w:rPr>
                <w:rFonts w:cs="Arial"/>
                <w:sz w:val="18"/>
                <w:szCs w:val="18"/>
              </w:rPr>
              <w:t xml:space="preserve"> nein</w:t>
            </w:r>
          </w:p>
          <w:p w14:paraId="6293CE05" w14:textId="77777777" w:rsidR="003E0DDE" w:rsidRPr="000D01E8" w:rsidRDefault="003E0DDE" w:rsidP="00D51E12">
            <w:pPr>
              <w:pStyle w:val="Fliesstext"/>
              <w:spacing w:before="0" w:after="240"/>
              <w:ind w:firstLine="357"/>
              <w:jc w:val="left"/>
              <w:rPr>
                <w:rFonts w:cs="Arial"/>
                <w:sz w:val="18"/>
                <w:szCs w:val="18"/>
              </w:rPr>
            </w:pPr>
          </w:p>
          <w:p w14:paraId="5B5386BB" w14:textId="77777777" w:rsidR="003E0DDE" w:rsidRPr="000D01E8" w:rsidRDefault="003E0DDE" w:rsidP="00D51E12">
            <w:pPr>
              <w:pStyle w:val="Fliesstext"/>
              <w:spacing w:before="0"/>
              <w:ind w:firstLine="355"/>
              <w:jc w:val="left"/>
              <w:rPr>
                <w:rFonts w:cs="Arial"/>
                <w:sz w:val="18"/>
                <w:szCs w:val="18"/>
              </w:rPr>
            </w:pPr>
            <w:r w:rsidRPr="007B1A7F">
              <w:rPr>
                <w:rFonts w:cs="Arial"/>
                <w:sz w:val="18"/>
                <w:szCs w:val="18"/>
              </w:rPr>
              <w:fldChar w:fldCharType="begin">
                <w:ffData>
                  <w:name w:val="Controllo1"/>
                  <w:enabled/>
                  <w:calcOnExit w:val="0"/>
                  <w:checkBox>
                    <w:sizeAuto/>
                    <w:default w:val="0"/>
                  </w:checkBox>
                </w:ffData>
              </w:fldChar>
            </w:r>
            <w:r w:rsidRPr="000D01E8">
              <w:rPr>
                <w:rFonts w:cs="Arial"/>
                <w:sz w:val="18"/>
                <w:szCs w:val="18"/>
              </w:rPr>
              <w:instrText xml:space="preserve"> FORMCHECKBOX </w:instrText>
            </w:r>
            <w:r>
              <w:rPr>
                <w:rFonts w:cs="Arial"/>
                <w:sz w:val="18"/>
                <w:szCs w:val="18"/>
              </w:rPr>
            </w:r>
            <w:r>
              <w:rPr>
                <w:rFonts w:cs="Arial"/>
                <w:sz w:val="18"/>
                <w:szCs w:val="18"/>
              </w:rPr>
              <w:fldChar w:fldCharType="separate"/>
            </w:r>
            <w:r w:rsidRPr="007B1A7F">
              <w:rPr>
                <w:rFonts w:cs="Arial"/>
                <w:sz w:val="18"/>
                <w:szCs w:val="18"/>
              </w:rPr>
              <w:fldChar w:fldCharType="end"/>
            </w:r>
            <w:r w:rsidRPr="000D01E8">
              <w:rPr>
                <w:rFonts w:cs="Arial"/>
                <w:sz w:val="18"/>
                <w:szCs w:val="18"/>
              </w:rPr>
              <w:t xml:space="preserve"> ja (Zertifikat ist beigelegt)</w:t>
            </w:r>
          </w:p>
          <w:p w14:paraId="2E64A9DF" w14:textId="77777777" w:rsidR="003E0DDE" w:rsidRPr="000D01E8" w:rsidRDefault="003E0DDE" w:rsidP="00D51E12">
            <w:pPr>
              <w:pStyle w:val="Fliesstext"/>
              <w:spacing w:before="0"/>
              <w:ind w:firstLine="355"/>
              <w:jc w:val="left"/>
              <w:rPr>
                <w:rFonts w:cs="Arial"/>
                <w:sz w:val="18"/>
                <w:szCs w:val="18"/>
              </w:rPr>
            </w:pPr>
            <w:r w:rsidRPr="007B1A7F">
              <w:rPr>
                <w:rFonts w:cs="Arial"/>
                <w:sz w:val="18"/>
                <w:szCs w:val="18"/>
              </w:rPr>
              <w:fldChar w:fldCharType="begin">
                <w:ffData>
                  <w:name w:val="Controllo1"/>
                  <w:enabled/>
                  <w:calcOnExit w:val="0"/>
                  <w:checkBox>
                    <w:sizeAuto/>
                    <w:default w:val="0"/>
                  </w:checkBox>
                </w:ffData>
              </w:fldChar>
            </w:r>
            <w:r w:rsidRPr="000D01E8">
              <w:rPr>
                <w:rFonts w:cs="Arial"/>
                <w:sz w:val="18"/>
                <w:szCs w:val="18"/>
              </w:rPr>
              <w:instrText xml:space="preserve"> FORMCHECKBOX </w:instrText>
            </w:r>
            <w:r>
              <w:rPr>
                <w:rFonts w:cs="Arial"/>
                <w:sz w:val="18"/>
                <w:szCs w:val="18"/>
              </w:rPr>
            </w:r>
            <w:r>
              <w:rPr>
                <w:rFonts w:cs="Arial"/>
                <w:sz w:val="18"/>
                <w:szCs w:val="18"/>
              </w:rPr>
              <w:fldChar w:fldCharType="separate"/>
            </w:r>
            <w:r w:rsidRPr="007B1A7F">
              <w:rPr>
                <w:rFonts w:cs="Arial"/>
                <w:sz w:val="18"/>
                <w:szCs w:val="18"/>
              </w:rPr>
              <w:fldChar w:fldCharType="end"/>
            </w:r>
            <w:r w:rsidRPr="000D01E8">
              <w:rPr>
                <w:rFonts w:cs="Arial"/>
                <w:sz w:val="18"/>
                <w:szCs w:val="18"/>
              </w:rPr>
              <w:t xml:space="preserve"> nein</w:t>
            </w:r>
          </w:p>
          <w:p w14:paraId="66D5A61A" w14:textId="77777777" w:rsidR="003E0DDE" w:rsidRPr="000D01E8" w:rsidRDefault="003E0DDE" w:rsidP="00D51E12">
            <w:pPr>
              <w:pStyle w:val="Fliesstext"/>
              <w:spacing w:before="0"/>
              <w:ind w:firstLine="355"/>
              <w:jc w:val="left"/>
              <w:rPr>
                <w:rFonts w:cs="Arial"/>
                <w:szCs w:val="20"/>
              </w:rPr>
            </w:pPr>
          </w:p>
          <w:p w14:paraId="2D522856" w14:textId="77777777" w:rsidR="003E0DDE" w:rsidRPr="000D01E8" w:rsidRDefault="003E0DDE" w:rsidP="00D51E12">
            <w:pPr>
              <w:pStyle w:val="Fliesstext"/>
              <w:spacing w:before="0"/>
              <w:ind w:firstLine="355"/>
              <w:jc w:val="left"/>
              <w:rPr>
                <w:rFonts w:cs="Arial"/>
                <w:sz w:val="18"/>
                <w:szCs w:val="18"/>
              </w:rPr>
            </w:pPr>
            <w:r w:rsidRPr="007B1A7F">
              <w:rPr>
                <w:rFonts w:cs="Arial"/>
                <w:sz w:val="18"/>
                <w:szCs w:val="18"/>
              </w:rPr>
              <w:fldChar w:fldCharType="begin">
                <w:ffData>
                  <w:name w:val="Controllo1"/>
                  <w:enabled/>
                  <w:calcOnExit w:val="0"/>
                  <w:checkBox>
                    <w:sizeAuto/>
                    <w:default w:val="0"/>
                  </w:checkBox>
                </w:ffData>
              </w:fldChar>
            </w:r>
            <w:r w:rsidRPr="000D01E8">
              <w:rPr>
                <w:rFonts w:cs="Arial"/>
                <w:sz w:val="18"/>
                <w:szCs w:val="18"/>
              </w:rPr>
              <w:instrText xml:space="preserve"> FORMCHECKBOX </w:instrText>
            </w:r>
            <w:r>
              <w:rPr>
                <w:rFonts w:cs="Arial"/>
                <w:sz w:val="18"/>
                <w:szCs w:val="18"/>
              </w:rPr>
            </w:r>
            <w:r>
              <w:rPr>
                <w:rFonts w:cs="Arial"/>
                <w:sz w:val="18"/>
                <w:szCs w:val="18"/>
              </w:rPr>
              <w:fldChar w:fldCharType="separate"/>
            </w:r>
            <w:r w:rsidRPr="007B1A7F">
              <w:rPr>
                <w:rFonts w:cs="Arial"/>
                <w:sz w:val="18"/>
                <w:szCs w:val="18"/>
              </w:rPr>
              <w:fldChar w:fldCharType="end"/>
            </w:r>
            <w:r w:rsidRPr="000D01E8">
              <w:rPr>
                <w:rFonts w:cs="Arial"/>
                <w:sz w:val="18"/>
                <w:szCs w:val="18"/>
              </w:rPr>
              <w:t xml:space="preserve"> ja (Nachweis ist beigelegt)</w:t>
            </w:r>
          </w:p>
          <w:p w14:paraId="43E22C81" w14:textId="77777777" w:rsidR="003E0DDE" w:rsidRPr="000D01E8" w:rsidRDefault="003E0DDE" w:rsidP="00D51E12">
            <w:pPr>
              <w:pStyle w:val="Fliesstext"/>
              <w:spacing w:before="0"/>
              <w:ind w:firstLine="355"/>
              <w:jc w:val="left"/>
              <w:rPr>
                <w:rFonts w:cs="Arial"/>
                <w:sz w:val="18"/>
                <w:szCs w:val="18"/>
              </w:rPr>
            </w:pPr>
            <w:r w:rsidRPr="007B1A7F">
              <w:rPr>
                <w:rFonts w:cs="Arial"/>
                <w:sz w:val="18"/>
                <w:szCs w:val="18"/>
              </w:rPr>
              <w:fldChar w:fldCharType="begin">
                <w:ffData>
                  <w:name w:val="Controllo1"/>
                  <w:enabled/>
                  <w:calcOnExit w:val="0"/>
                  <w:checkBox>
                    <w:sizeAuto/>
                    <w:default w:val="0"/>
                  </w:checkBox>
                </w:ffData>
              </w:fldChar>
            </w:r>
            <w:r w:rsidRPr="000D01E8">
              <w:rPr>
                <w:rFonts w:cs="Arial"/>
                <w:sz w:val="18"/>
                <w:szCs w:val="18"/>
              </w:rPr>
              <w:instrText xml:space="preserve"> FORMCHECKBOX </w:instrText>
            </w:r>
            <w:r>
              <w:rPr>
                <w:rFonts w:cs="Arial"/>
                <w:sz w:val="18"/>
                <w:szCs w:val="18"/>
              </w:rPr>
            </w:r>
            <w:r>
              <w:rPr>
                <w:rFonts w:cs="Arial"/>
                <w:sz w:val="18"/>
                <w:szCs w:val="18"/>
              </w:rPr>
              <w:fldChar w:fldCharType="separate"/>
            </w:r>
            <w:r w:rsidRPr="007B1A7F">
              <w:rPr>
                <w:rFonts w:cs="Arial"/>
                <w:sz w:val="18"/>
                <w:szCs w:val="18"/>
              </w:rPr>
              <w:fldChar w:fldCharType="end"/>
            </w:r>
            <w:r w:rsidRPr="000D01E8">
              <w:rPr>
                <w:rFonts w:cs="Arial"/>
                <w:sz w:val="18"/>
                <w:szCs w:val="18"/>
              </w:rPr>
              <w:t xml:space="preserve"> nein</w:t>
            </w:r>
          </w:p>
          <w:p w14:paraId="56D232B8" w14:textId="77777777" w:rsidR="003E0DDE" w:rsidRPr="000D01E8" w:rsidRDefault="003E0DDE" w:rsidP="00D51E12">
            <w:pPr>
              <w:pStyle w:val="Fliesstext"/>
              <w:spacing w:before="0"/>
              <w:ind w:firstLine="355"/>
              <w:jc w:val="left"/>
              <w:rPr>
                <w:rFonts w:cs="Arial"/>
                <w:szCs w:val="20"/>
              </w:rPr>
            </w:pPr>
          </w:p>
          <w:p w14:paraId="58F09F39" w14:textId="77777777" w:rsidR="003E0DDE" w:rsidRPr="000D01E8" w:rsidRDefault="003E0DDE" w:rsidP="00D51E12">
            <w:pPr>
              <w:pStyle w:val="Fliesstext"/>
              <w:spacing w:before="0"/>
              <w:ind w:firstLine="355"/>
              <w:jc w:val="left"/>
              <w:rPr>
                <w:rFonts w:cs="Arial"/>
                <w:szCs w:val="20"/>
              </w:rPr>
            </w:pPr>
          </w:p>
          <w:p w14:paraId="22193A81" w14:textId="77777777" w:rsidR="003E0DDE" w:rsidRPr="000D01E8" w:rsidRDefault="003E0DDE" w:rsidP="00D51E12">
            <w:pPr>
              <w:pStyle w:val="Fliesstext"/>
              <w:spacing w:before="0"/>
              <w:ind w:firstLine="355"/>
              <w:jc w:val="left"/>
              <w:rPr>
                <w:rFonts w:cs="Arial"/>
                <w:szCs w:val="20"/>
              </w:rPr>
            </w:pPr>
          </w:p>
          <w:p w14:paraId="3CE636D0" w14:textId="77777777" w:rsidR="003E0DDE" w:rsidRPr="000D01E8" w:rsidRDefault="003E0DDE" w:rsidP="00D51E12">
            <w:pPr>
              <w:pStyle w:val="Fliesstext"/>
              <w:ind w:firstLine="357"/>
              <w:jc w:val="left"/>
              <w:rPr>
                <w:rFonts w:cs="Arial"/>
                <w:szCs w:val="20"/>
              </w:rPr>
            </w:pPr>
          </w:p>
          <w:p w14:paraId="66D19C22" w14:textId="77777777" w:rsidR="003E0DDE" w:rsidRPr="000D01E8" w:rsidRDefault="003E0DDE" w:rsidP="00D51E12">
            <w:pPr>
              <w:pStyle w:val="Fliesstext"/>
              <w:spacing w:before="0"/>
              <w:ind w:firstLine="355"/>
              <w:jc w:val="left"/>
              <w:rPr>
                <w:rFonts w:cs="Arial"/>
                <w:sz w:val="18"/>
                <w:szCs w:val="18"/>
              </w:rPr>
            </w:pPr>
            <w:r w:rsidRPr="007B1A7F">
              <w:rPr>
                <w:rFonts w:cs="Arial"/>
                <w:sz w:val="18"/>
                <w:szCs w:val="18"/>
              </w:rPr>
              <w:fldChar w:fldCharType="begin">
                <w:ffData>
                  <w:name w:val="Controllo1"/>
                  <w:enabled/>
                  <w:calcOnExit w:val="0"/>
                  <w:checkBox>
                    <w:sizeAuto/>
                    <w:default w:val="0"/>
                  </w:checkBox>
                </w:ffData>
              </w:fldChar>
            </w:r>
            <w:r w:rsidRPr="000D01E8">
              <w:rPr>
                <w:rFonts w:cs="Arial"/>
                <w:sz w:val="18"/>
                <w:szCs w:val="18"/>
              </w:rPr>
              <w:instrText xml:space="preserve"> FORMCHECKBOX </w:instrText>
            </w:r>
            <w:r>
              <w:rPr>
                <w:rFonts w:cs="Arial"/>
                <w:sz w:val="18"/>
                <w:szCs w:val="18"/>
              </w:rPr>
            </w:r>
            <w:r>
              <w:rPr>
                <w:rFonts w:cs="Arial"/>
                <w:sz w:val="18"/>
                <w:szCs w:val="18"/>
              </w:rPr>
              <w:fldChar w:fldCharType="separate"/>
            </w:r>
            <w:r w:rsidRPr="007B1A7F">
              <w:rPr>
                <w:rFonts w:cs="Arial"/>
                <w:sz w:val="18"/>
                <w:szCs w:val="18"/>
              </w:rPr>
              <w:fldChar w:fldCharType="end"/>
            </w:r>
            <w:r w:rsidRPr="000D01E8">
              <w:rPr>
                <w:rFonts w:cs="Arial"/>
                <w:sz w:val="18"/>
                <w:szCs w:val="18"/>
              </w:rPr>
              <w:t xml:space="preserve"> ja (Nachweis ist beigelegt)</w:t>
            </w:r>
          </w:p>
          <w:p w14:paraId="125FA4A3" w14:textId="77777777" w:rsidR="003E0DDE" w:rsidRPr="000D01E8" w:rsidRDefault="003E0DDE" w:rsidP="00D51E12">
            <w:pPr>
              <w:pStyle w:val="Fliesstext"/>
              <w:spacing w:before="0"/>
              <w:ind w:firstLine="355"/>
              <w:jc w:val="left"/>
              <w:rPr>
                <w:rFonts w:cs="Arial"/>
                <w:sz w:val="18"/>
                <w:szCs w:val="18"/>
              </w:rPr>
            </w:pPr>
            <w:r w:rsidRPr="007B1A7F">
              <w:rPr>
                <w:rFonts w:cs="Arial"/>
                <w:sz w:val="18"/>
                <w:szCs w:val="18"/>
              </w:rPr>
              <w:fldChar w:fldCharType="begin">
                <w:ffData>
                  <w:name w:val="Controllo1"/>
                  <w:enabled/>
                  <w:calcOnExit w:val="0"/>
                  <w:checkBox>
                    <w:sizeAuto/>
                    <w:default w:val="0"/>
                  </w:checkBox>
                </w:ffData>
              </w:fldChar>
            </w:r>
            <w:r w:rsidRPr="000D01E8">
              <w:rPr>
                <w:rFonts w:cs="Arial"/>
                <w:sz w:val="18"/>
                <w:szCs w:val="18"/>
              </w:rPr>
              <w:instrText xml:space="preserve"> FORMCHECKBOX </w:instrText>
            </w:r>
            <w:r>
              <w:rPr>
                <w:rFonts w:cs="Arial"/>
                <w:sz w:val="18"/>
                <w:szCs w:val="18"/>
              </w:rPr>
            </w:r>
            <w:r>
              <w:rPr>
                <w:rFonts w:cs="Arial"/>
                <w:sz w:val="18"/>
                <w:szCs w:val="18"/>
              </w:rPr>
              <w:fldChar w:fldCharType="separate"/>
            </w:r>
            <w:r w:rsidRPr="007B1A7F">
              <w:rPr>
                <w:rFonts w:cs="Arial"/>
                <w:sz w:val="18"/>
                <w:szCs w:val="18"/>
              </w:rPr>
              <w:fldChar w:fldCharType="end"/>
            </w:r>
            <w:r w:rsidRPr="000D01E8">
              <w:rPr>
                <w:rFonts w:cs="Arial"/>
                <w:sz w:val="18"/>
                <w:szCs w:val="18"/>
              </w:rPr>
              <w:t xml:space="preserve"> nein</w:t>
            </w:r>
          </w:p>
        </w:tc>
      </w:tr>
      <w:tr w:rsidR="003E0DDE" w:rsidRPr="000D01E8" w14:paraId="4EFC4836" w14:textId="77777777" w:rsidTr="00D51E12">
        <w:tc>
          <w:tcPr>
            <w:tcW w:w="6379" w:type="dxa"/>
          </w:tcPr>
          <w:p w14:paraId="61E880F1" w14:textId="77777777" w:rsidR="003E0DDE" w:rsidRPr="000D01E8" w:rsidRDefault="003E0DDE" w:rsidP="00D51E12">
            <w:pPr>
              <w:pStyle w:val="Fliesstext"/>
              <w:spacing w:before="0"/>
              <w:jc w:val="left"/>
              <w:rPr>
                <w:rFonts w:cs="Arial"/>
                <w:sz w:val="18"/>
                <w:szCs w:val="18"/>
              </w:rPr>
            </w:pPr>
            <w:r w:rsidRPr="000D01E8">
              <w:rPr>
                <w:rFonts w:cs="Arial"/>
                <w:sz w:val="18"/>
                <w:szCs w:val="18"/>
              </w:rPr>
              <w:t>Die Anbieterin verfügt über Massnahmen oder Prozesse zur Optimierung der CO</w:t>
            </w:r>
            <w:r w:rsidRPr="000D01E8">
              <w:rPr>
                <w:rFonts w:cs="Arial"/>
                <w:sz w:val="18"/>
                <w:szCs w:val="18"/>
                <w:vertAlign w:val="subscript"/>
              </w:rPr>
              <w:t>2</w:t>
            </w:r>
            <w:r w:rsidRPr="000D01E8">
              <w:rPr>
                <w:rFonts w:cs="Arial"/>
                <w:sz w:val="18"/>
                <w:szCs w:val="18"/>
              </w:rPr>
              <w:t>-Bilanz in ihrer Unternehmung. (z.B. Vermeidung von Nutzung der privaten Verkehrsmittel durch die Verfügbarkeit von Car-Sharing, Vergünstigungen für ÖV-Tickets, etc.)</w:t>
            </w:r>
          </w:p>
        </w:tc>
        <w:tc>
          <w:tcPr>
            <w:tcW w:w="2835" w:type="dxa"/>
          </w:tcPr>
          <w:p w14:paraId="2FA78C12" w14:textId="77777777" w:rsidR="003E0DDE" w:rsidRPr="000D01E8" w:rsidRDefault="003E0DDE" w:rsidP="00D51E12">
            <w:pPr>
              <w:pStyle w:val="Fliesstext"/>
              <w:spacing w:before="0"/>
              <w:ind w:firstLine="355"/>
              <w:jc w:val="left"/>
              <w:rPr>
                <w:rFonts w:cs="Arial"/>
                <w:sz w:val="18"/>
                <w:szCs w:val="18"/>
              </w:rPr>
            </w:pPr>
            <w:r w:rsidRPr="007B1A7F">
              <w:rPr>
                <w:rFonts w:cs="Arial"/>
                <w:sz w:val="18"/>
                <w:szCs w:val="18"/>
              </w:rPr>
              <w:fldChar w:fldCharType="begin">
                <w:ffData>
                  <w:name w:val="Controllo1"/>
                  <w:enabled/>
                  <w:calcOnExit w:val="0"/>
                  <w:checkBox>
                    <w:sizeAuto/>
                    <w:default w:val="0"/>
                  </w:checkBox>
                </w:ffData>
              </w:fldChar>
            </w:r>
            <w:r w:rsidRPr="000D01E8">
              <w:rPr>
                <w:rFonts w:cs="Arial"/>
                <w:sz w:val="18"/>
                <w:szCs w:val="18"/>
              </w:rPr>
              <w:instrText xml:space="preserve"> FORMCHECKBOX </w:instrText>
            </w:r>
            <w:r>
              <w:rPr>
                <w:rFonts w:cs="Arial"/>
                <w:sz w:val="18"/>
                <w:szCs w:val="18"/>
              </w:rPr>
            </w:r>
            <w:r>
              <w:rPr>
                <w:rFonts w:cs="Arial"/>
                <w:sz w:val="18"/>
                <w:szCs w:val="18"/>
              </w:rPr>
              <w:fldChar w:fldCharType="separate"/>
            </w:r>
            <w:r w:rsidRPr="007B1A7F">
              <w:rPr>
                <w:rFonts w:cs="Arial"/>
                <w:sz w:val="18"/>
                <w:szCs w:val="18"/>
              </w:rPr>
              <w:fldChar w:fldCharType="end"/>
            </w:r>
            <w:r w:rsidRPr="000D01E8">
              <w:rPr>
                <w:rFonts w:cs="Arial"/>
                <w:sz w:val="18"/>
                <w:szCs w:val="18"/>
              </w:rPr>
              <w:t xml:space="preserve"> ja (Nachweis ist beigelegt)</w:t>
            </w:r>
          </w:p>
          <w:p w14:paraId="49B5654E" w14:textId="77777777" w:rsidR="003E0DDE" w:rsidRPr="000D01E8" w:rsidRDefault="003E0DDE" w:rsidP="00D51E12">
            <w:pPr>
              <w:pStyle w:val="Fliesstext"/>
              <w:spacing w:before="0"/>
              <w:ind w:firstLine="355"/>
              <w:jc w:val="left"/>
              <w:rPr>
                <w:rFonts w:cs="Arial"/>
                <w:szCs w:val="20"/>
                <w:lang w:eastAsia="it-IT"/>
              </w:rPr>
            </w:pPr>
            <w:r w:rsidRPr="007B1A7F">
              <w:rPr>
                <w:rFonts w:cs="Arial"/>
                <w:sz w:val="18"/>
                <w:szCs w:val="18"/>
              </w:rPr>
              <w:fldChar w:fldCharType="begin">
                <w:ffData>
                  <w:name w:val="Controllo1"/>
                  <w:enabled/>
                  <w:calcOnExit w:val="0"/>
                  <w:checkBox>
                    <w:sizeAuto/>
                    <w:default w:val="0"/>
                  </w:checkBox>
                </w:ffData>
              </w:fldChar>
            </w:r>
            <w:r w:rsidRPr="000D01E8">
              <w:rPr>
                <w:rFonts w:cs="Arial"/>
                <w:sz w:val="18"/>
                <w:szCs w:val="18"/>
              </w:rPr>
              <w:instrText xml:space="preserve"> FORMCHECKBOX </w:instrText>
            </w:r>
            <w:r>
              <w:rPr>
                <w:rFonts w:cs="Arial"/>
                <w:sz w:val="18"/>
                <w:szCs w:val="18"/>
              </w:rPr>
            </w:r>
            <w:r>
              <w:rPr>
                <w:rFonts w:cs="Arial"/>
                <w:sz w:val="18"/>
                <w:szCs w:val="18"/>
              </w:rPr>
              <w:fldChar w:fldCharType="separate"/>
            </w:r>
            <w:r w:rsidRPr="007B1A7F">
              <w:rPr>
                <w:rFonts w:cs="Arial"/>
                <w:sz w:val="18"/>
                <w:szCs w:val="18"/>
              </w:rPr>
              <w:fldChar w:fldCharType="end"/>
            </w:r>
            <w:r w:rsidRPr="000D01E8">
              <w:rPr>
                <w:rFonts w:cs="Arial"/>
                <w:sz w:val="18"/>
                <w:szCs w:val="18"/>
              </w:rPr>
              <w:t xml:space="preserve"> nein</w:t>
            </w:r>
          </w:p>
        </w:tc>
      </w:tr>
      <w:tr w:rsidR="003E0DDE" w:rsidRPr="000D01E8" w14:paraId="1504FA85" w14:textId="77777777" w:rsidTr="00D51E12">
        <w:tc>
          <w:tcPr>
            <w:tcW w:w="6379" w:type="dxa"/>
          </w:tcPr>
          <w:p w14:paraId="3F6B2884" w14:textId="77777777" w:rsidR="003E0DDE" w:rsidRPr="000D01E8" w:rsidRDefault="003E0DDE" w:rsidP="00D51E12">
            <w:pPr>
              <w:pStyle w:val="Fliesstext"/>
              <w:spacing w:before="0"/>
              <w:rPr>
                <w:rFonts w:cs="Arial"/>
                <w:sz w:val="18"/>
                <w:szCs w:val="18"/>
              </w:rPr>
            </w:pPr>
            <w:r w:rsidRPr="000D01E8">
              <w:rPr>
                <w:rFonts w:cs="Arial"/>
                <w:sz w:val="18"/>
                <w:szCs w:val="18"/>
              </w:rPr>
              <w:t>Die Anbieterin verfügt über eine weitere Nachhaltigkeitsbestrebung (sozialer oder ökologischer Natur), welche zuvor nicht erwähnt wurden (beispielsweise ergonomische Arbeitsplätze oder ein Abfallkonzept)</w:t>
            </w:r>
          </w:p>
          <w:p w14:paraId="0CFE352F" w14:textId="77777777" w:rsidR="003E0DDE" w:rsidRPr="000D01E8" w:rsidRDefault="003E0DDE" w:rsidP="00D51E12">
            <w:pPr>
              <w:pStyle w:val="Fliesstext"/>
              <w:tabs>
                <w:tab w:val="left" w:pos="276"/>
              </w:tabs>
              <w:spacing w:before="0"/>
              <w:ind w:left="276" w:hanging="276"/>
              <w:rPr>
                <w:rFonts w:cs="Arial"/>
                <w:sz w:val="18"/>
                <w:szCs w:val="18"/>
                <w:lang w:eastAsia="it-IT"/>
              </w:rPr>
            </w:pPr>
            <w:r w:rsidRPr="000D01E8">
              <w:rPr>
                <w:rFonts w:cs="Arial"/>
                <w:sz w:val="18"/>
                <w:szCs w:val="18"/>
                <w:lang w:eastAsia="it-IT"/>
              </w:rPr>
              <w:t>Beschreibung oder Referenz zur Beilage:</w:t>
            </w:r>
          </w:p>
        </w:tc>
        <w:tc>
          <w:tcPr>
            <w:tcW w:w="2835" w:type="dxa"/>
          </w:tcPr>
          <w:p w14:paraId="0F4B0EC4" w14:textId="77777777" w:rsidR="003E0DDE" w:rsidRPr="000D01E8" w:rsidRDefault="003E0DDE" w:rsidP="00D51E12">
            <w:pPr>
              <w:pStyle w:val="Fliesstext"/>
              <w:spacing w:before="0"/>
              <w:ind w:firstLine="355"/>
              <w:jc w:val="left"/>
              <w:rPr>
                <w:rFonts w:cs="Arial"/>
                <w:sz w:val="18"/>
                <w:szCs w:val="18"/>
              </w:rPr>
            </w:pPr>
            <w:r w:rsidRPr="007B1A7F">
              <w:rPr>
                <w:rFonts w:cs="Arial"/>
                <w:sz w:val="18"/>
                <w:szCs w:val="18"/>
              </w:rPr>
              <w:fldChar w:fldCharType="begin">
                <w:ffData>
                  <w:name w:val="Controllo1"/>
                  <w:enabled/>
                  <w:calcOnExit w:val="0"/>
                  <w:checkBox>
                    <w:sizeAuto/>
                    <w:default w:val="0"/>
                  </w:checkBox>
                </w:ffData>
              </w:fldChar>
            </w:r>
            <w:r w:rsidRPr="000D01E8">
              <w:rPr>
                <w:rFonts w:cs="Arial"/>
                <w:sz w:val="18"/>
                <w:szCs w:val="18"/>
              </w:rPr>
              <w:instrText xml:space="preserve"> FORMCHECKBOX </w:instrText>
            </w:r>
            <w:r>
              <w:rPr>
                <w:rFonts w:cs="Arial"/>
                <w:sz w:val="18"/>
                <w:szCs w:val="18"/>
              </w:rPr>
            </w:r>
            <w:r>
              <w:rPr>
                <w:rFonts w:cs="Arial"/>
                <w:sz w:val="18"/>
                <w:szCs w:val="18"/>
              </w:rPr>
              <w:fldChar w:fldCharType="separate"/>
            </w:r>
            <w:r w:rsidRPr="007B1A7F">
              <w:rPr>
                <w:rFonts w:cs="Arial"/>
                <w:sz w:val="18"/>
                <w:szCs w:val="18"/>
              </w:rPr>
              <w:fldChar w:fldCharType="end"/>
            </w:r>
            <w:r w:rsidRPr="000D01E8">
              <w:rPr>
                <w:rFonts w:cs="Arial"/>
                <w:sz w:val="18"/>
                <w:szCs w:val="18"/>
              </w:rPr>
              <w:t xml:space="preserve"> ja (Nachweis ist beigelegt)</w:t>
            </w:r>
          </w:p>
          <w:p w14:paraId="4D821BA4" w14:textId="77777777" w:rsidR="003E0DDE" w:rsidRPr="000D01E8" w:rsidRDefault="003E0DDE" w:rsidP="00D51E12">
            <w:pPr>
              <w:pStyle w:val="Fliesstext"/>
              <w:spacing w:before="0"/>
              <w:ind w:firstLine="355"/>
              <w:jc w:val="left"/>
              <w:rPr>
                <w:rFonts w:cs="Arial"/>
                <w:sz w:val="18"/>
                <w:szCs w:val="18"/>
              </w:rPr>
            </w:pPr>
            <w:r w:rsidRPr="007B1A7F">
              <w:rPr>
                <w:rFonts w:cs="Arial"/>
                <w:sz w:val="18"/>
                <w:szCs w:val="18"/>
              </w:rPr>
              <w:fldChar w:fldCharType="begin">
                <w:ffData>
                  <w:name w:val="Controllo1"/>
                  <w:enabled/>
                  <w:calcOnExit w:val="0"/>
                  <w:checkBox>
                    <w:sizeAuto/>
                    <w:default w:val="0"/>
                  </w:checkBox>
                </w:ffData>
              </w:fldChar>
            </w:r>
            <w:r w:rsidRPr="000D01E8">
              <w:rPr>
                <w:rFonts w:cs="Arial"/>
                <w:sz w:val="18"/>
                <w:szCs w:val="18"/>
              </w:rPr>
              <w:instrText xml:space="preserve"> FORMCHECKBOX </w:instrText>
            </w:r>
            <w:r>
              <w:rPr>
                <w:rFonts w:cs="Arial"/>
                <w:sz w:val="18"/>
                <w:szCs w:val="18"/>
              </w:rPr>
            </w:r>
            <w:r>
              <w:rPr>
                <w:rFonts w:cs="Arial"/>
                <w:sz w:val="18"/>
                <w:szCs w:val="18"/>
              </w:rPr>
              <w:fldChar w:fldCharType="separate"/>
            </w:r>
            <w:r w:rsidRPr="007B1A7F">
              <w:rPr>
                <w:rFonts w:cs="Arial"/>
                <w:sz w:val="18"/>
                <w:szCs w:val="18"/>
              </w:rPr>
              <w:fldChar w:fldCharType="end"/>
            </w:r>
            <w:r w:rsidRPr="000D01E8">
              <w:rPr>
                <w:rFonts w:cs="Arial"/>
                <w:sz w:val="18"/>
                <w:szCs w:val="18"/>
              </w:rPr>
              <w:t xml:space="preserve"> nein</w:t>
            </w:r>
          </w:p>
          <w:p w14:paraId="136B4363" w14:textId="77777777" w:rsidR="003E0DDE" w:rsidRPr="000D01E8" w:rsidRDefault="003E0DDE" w:rsidP="00D51E12">
            <w:pPr>
              <w:pStyle w:val="Fliesstext"/>
              <w:spacing w:before="0"/>
              <w:ind w:firstLine="355"/>
              <w:jc w:val="left"/>
              <w:rPr>
                <w:rFonts w:cs="Arial"/>
                <w:szCs w:val="20"/>
                <w:lang w:eastAsia="it-IT"/>
              </w:rPr>
            </w:pPr>
          </w:p>
        </w:tc>
      </w:tr>
      <w:bookmarkEnd w:id="76"/>
    </w:tbl>
    <w:p w14:paraId="604C9011" w14:textId="77777777" w:rsidR="003E0DDE" w:rsidRPr="003E0DDE" w:rsidRDefault="003E0DDE" w:rsidP="003E0DDE">
      <w:pPr>
        <w:pStyle w:val="TextStandard"/>
      </w:pPr>
    </w:p>
    <w:p w14:paraId="1F0F259E" w14:textId="77777777" w:rsidR="003E0DDE" w:rsidRDefault="003E0DDE">
      <w:pPr>
        <w:rPr>
          <w:rFonts w:cs="Arial"/>
          <w:b/>
          <w:bCs/>
          <w:iCs/>
          <w:vanish/>
          <w:sz w:val="28"/>
          <w:szCs w:val="28"/>
        </w:rPr>
      </w:pPr>
      <w:bookmarkStart w:id="77" w:name="_Toc350956893"/>
      <w:bookmarkStart w:id="78" w:name="_Toc281977644"/>
      <w:bookmarkStart w:id="79" w:name="_Toc876186"/>
      <w:bookmarkEnd w:id="62"/>
      <w:bookmarkEnd w:id="77"/>
      <w:r>
        <w:br w:type="page"/>
      </w:r>
    </w:p>
    <w:p w14:paraId="6B07FD86" w14:textId="3A02F8CA" w:rsidR="00F862D6" w:rsidRPr="0022005A" w:rsidRDefault="00F862D6" w:rsidP="001B5DBA">
      <w:pPr>
        <w:pStyle w:val="berschrift1"/>
      </w:pPr>
      <w:r w:rsidRPr="0022005A">
        <w:lastRenderedPageBreak/>
        <w:t xml:space="preserve">Vorbehalte </w:t>
      </w:r>
      <w:r w:rsidR="00D63096" w:rsidRPr="0022005A">
        <w:t>der</w:t>
      </w:r>
      <w:r w:rsidRPr="0022005A">
        <w:t xml:space="preserve"> </w:t>
      </w:r>
      <w:bookmarkEnd w:id="78"/>
      <w:bookmarkEnd w:id="79"/>
      <w:r w:rsidR="00D63096" w:rsidRPr="0022005A">
        <w:t>Anbieterin</w:t>
      </w:r>
      <w:bookmarkStart w:id="80" w:name="_Toc135898210"/>
      <w:bookmarkStart w:id="81" w:name="_Toc135900275"/>
      <w:bookmarkStart w:id="82" w:name="_Toc135904092"/>
      <w:bookmarkStart w:id="83" w:name="_Toc135929473"/>
      <w:bookmarkStart w:id="84" w:name="_Toc146715075"/>
      <w:bookmarkStart w:id="85" w:name="_Toc146715789"/>
      <w:bookmarkStart w:id="86" w:name="_Toc146715818"/>
      <w:bookmarkStart w:id="87" w:name="_Toc146715866"/>
      <w:bookmarkStart w:id="88" w:name="_Toc146715932"/>
      <w:bookmarkStart w:id="89" w:name="_Toc146715948"/>
      <w:bookmarkStart w:id="90" w:name="_Toc146716106"/>
      <w:bookmarkStart w:id="91" w:name="_Toc146716233"/>
      <w:bookmarkStart w:id="92" w:name="_Toc146716247"/>
      <w:bookmarkEnd w:id="80"/>
      <w:bookmarkEnd w:id="81"/>
      <w:bookmarkEnd w:id="82"/>
      <w:bookmarkEnd w:id="83"/>
      <w:bookmarkEnd w:id="84"/>
      <w:bookmarkEnd w:id="85"/>
      <w:bookmarkEnd w:id="86"/>
      <w:bookmarkEnd w:id="87"/>
      <w:bookmarkEnd w:id="88"/>
      <w:bookmarkEnd w:id="89"/>
      <w:bookmarkEnd w:id="90"/>
      <w:bookmarkEnd w:id="91"/>
      <w:bookmarkEnd w:id="92"/>
    </w:p>
    <w:p w14:paraId="53631DB1" w14:textId="77777777" w:rsidR="007B47B8" w:rsidRPr="000D01E8" w:rsidRDefault="007B47B8" w:rsidP="007B47B8">
      <w:pPr>
        <w:pStyle w:val="Fliesstext"/>
      </w:pPr>
      <w:r w:rsidRPr="000D01E8">
        <w:t>In diesem Kapitel muss die Anbieterin alle Vorbehalte, Bemerkungen, etc. beschreiben (Eingabe in die unten angeführte Tabelle), die sie als notwendig betrachtet.</w:t>
      </w:r>
    </w:p>
    <w:p w14:paraId="1C76FE46" w14:textId="77777777" w:rsidR="007B47B8" w:rsidRPr="000D01E8" w:rsidRDefault="007B47B8" w:rsidP="007B47B8">
      <w:pPr>
        <w:pStyle w:val="Fliesstext"/>
        <w:rPr>
          <w:b/>
        </w:rPr>
      </w:pPr>
      <w:r w:rsidRPr="000D01E8">
        <w:rPr>
          <w:b/>
        </w:rPr>
        <w:t>Vorbehalte, Bemerkungen, etc., die nicht in diesem Kapitel erwähnt sind, werden nicht bewertet und können später nicht geltend gemacht werden.</w:t>
      </w:r>
    </w:p>
    <w:p w14:paraId="1C057748" w14:textId="77777777" w:rsidR="007B47B8" w:rsidRPr="000D01E8" w:rsidRDefault="007B47B8" w:rsidP="007B47B8">
      <w:pPr>
        <w:pStyle w:val="Stile10ptSinistro0cmSporgente444cm"/>
        <w:rPr>
          <w:lang w:val="de-CH"/>
        </w:rPr>
      </w:pPr>
    </w:p>
    <w:tbl>
      <w:tblPr>
        <w:tblStyle w:val="Tabellenraster"/>
        <w:tblW w:w="0" w:type="auto"/>
        <w:tblInd w:w="1" w:type="dxa"/>
        <w:tblBorders>
          <w:left w:val="none" w:sz="0" w:space="0" w:color="auto"/>
          <w:right w:val="none" w:sz="0" w:space="0" w:color="auto"/>
        </w:tblBorders>
        <w:tblLook w:val="04A0" w:firstRow="1" w:lastRow="0" w:firstColumn="1" w:lastColumn="0" w:noHBand="0" w:noVBand="1"/>
      </w:tblPr>
      <w:tblGrid>
        <w:gridCol w:w="561"/>
        <w:gridCol w:w="1105"/>
        <w:gridCol w:w="1932"/>
        <w:gridCol w:w="5874"/>
      </w:tblGrid>
      <w:tr w:rsidR="007B47B8" w:rsidRPr="000D01E8" w14:paraId="756CB851" w14:textId="77777777" w:rsidTr="00D51E12">
        <w:trPr>
          <w:trHeight w:val="454"/>
        </w:trPr>
        <w:tc>
          <w:tcPr>
            <w:tcW w:w="567" w:type="dxa"/>
            <w:shd w:val="clear" w:color="auto" w:fill="D9D9D9" w:themeFill="background1" w:themeFillShade="D9"/>
            <w:vAlign w:val="center"/>
          </w:tcPr>
          <w:p w14:paraId="18BDD34F" w14:textId="77777777" w:rsidR="007B47B8" w:rsidRPr="000D01E8" w:rsidRDefault="007B47B8" w:rsidP="00D51E12">
            <w:pPr>
              <w:pStyle w:val="Stile10ptSinistro0cmSporgente444cm"/>
              <w:spacing w:before="120" w:after="120"/>
              <w:ind w:left="0" w:firstLine="0"/>
              <w:jc w:val="center"/>
              <w:rPr>
                <w:lang w:val="de-CH"/>
              </w:rPr>
            </w:pPr>
            <w:r w:rsidRPr="000D01E8">
              <w:rPr>
                <w:lang w:val="de-CH"/>
              </w:rPr>
              <w:t>Pos</w:t>
            </w:r>
          </w:p>
        </w:tc>
        <w:tc>
          <w:tcPr>
            <w:tcW w:w="1134" w:type="dxa"/>
            <w:shd w:val="clear" w:color="auto" w:fill="D9D9D9" w:themeFill="background1" w:themeFillShade="D9"/>
            <w:vAlign w:val="center"/>
          </w:tcPr>
          <w:p w14:paraId="4560427C" w14:textId="77777777" w:rsidR="007B47B8" w:rsidRPr="000D01E8" w:rsidRDefault="007B47B8" w:rsidP="00D51E12">
            <w:pPr>
              <w:pStyle w:val="Stile10ptSinistro0cmSporgente444cm"/>
              <w:spacing w:before="120" w:after="120"/>
              <w:ind w:left="0" w:firstLine="0"/>
              <w:jc w:val="center"/>
              <w:rPr>
                <w:lang w:val="de-CH"/>
              </w:rPr>
            </w:pPr>
            <w:r w:rsidRPr="000D01E8">
              <w:rPr>
                <w:lang w:val="de-CH"/>
              </w:rPr>
              <w:t>VB *)</w:t>
            </w:r>
          </w:p>
        </w:tc>
        <w:tc>
          <w:tcPr>
            <w:tcW w:w="1985" w:type="dxa"/>
            <w:shd w:val="clear" w:color="auto" w:fill="D9D9D9" w:themeFill="background1" w:themeFillShade="D9"/>
            <w:vAlign w:val="center"/>
          </w:tcPr>
          <w:p w14:paraId="18E35F26" w14:textId="77777777" w:rsidR="007B47B8" w:rsidRPr="000D01E8" w:rsidRDefault="007B47B8" w:rsidP="00D51E12">
            <w:pPr>
              <w:pStyle w:val="Stile10ptSinistro0cmSporgente444cm"/>
              <w:spacing w:before="120" w:after="120"/>
              <w:ind w:left="0" w:firstLine="0"/>
              <w:jc w:val="center"/>
              <w:rPr>
                <w:lang w:val="de-CH"/>
              </w:rPr>
            </w:pPr>
            <w:r w:rsidRPr="000D01E8">
              <w:rPr>
                <w:lang w:val="de-CH"/>
              </w:rPr>
              <w:t>Ziff. / Art. / Pos.</w:t>
            </w:r>
          </w:p>
        </w:tc>
        <w:tc>
          <w:tcPr>
            <w:tcW w:w="6057" w:type="dxa"/>
            <w:shd w:val="clear" w:color="auto" w:fill="D9D9D9" w:themeFill="background1" w:themeFillShade="D9"/>
            <w:vAlign w:val="center"/>
          </w:tcPr>
          <w:p w14:paraId="65C5EEF2" w14:textId="77777777" w:rsidR="007B47B8" w:rsidRPr="000D01E8" w:rsidRDefault="007B47B8" w:rsidP="00D51E12">
            <w:pPr>
              <w:pStyle w:val="Stile10ptSinistro0cmSporgente444cm"/>
              <w:spacing w:before="120" w:after="120"/>
              <w:ind w:left="0" w:firstLine="0"/>
              <w:rPr>
                <w:lang w:val="de-CH"/>
              </w:rPr>
            </w:pPr>
            <w:r w:rsidRPr="000D01E8">
              <w:rPr>
                <w:lang w:val="de-CH"/>
              </w:rPr>
              <w:t>Vorbehalt / Verbesserungs-Vorschlag</w:t>
            </w:r>
          </w:p>
        </w:tc>
      </w:tr>
      <w:tr w:rsidR="007B47B8" w:rsidRPr="000D01E8" w14:paraId="4718A56E" w14:textId="77777777" w:rsidTr="00D51E12">
        <w:trPr>
          <w:trHeight w:val="454"/>
        </w:trPr>
        <w:tc>
          <w:tcPr>
            <w:tcW w:w="567" w:type="dxa"/>
            <w:shd w:val="clear" w:color="auto" w:fill="FFFFFF" w:themeFill="background1"/>
            <w:vAlign w:val="center"/>
          </w:tcPr>
          <w:p w14:paraId="66E7E5AC" w14:textId="77777777" w:rsidR="007B47B8" w:rsidRPr="000D01E8" w:rsidRDefault="007B47B8" w:rsidP="00D51E12">
            <w:pPr>
              <w:pStyle w:val="Stile10ptSinistro0cmSporgente444cm"/>
              <w:spacing w:before="120" w:after="120"/>
              <w:ind w:left="0" w:firstLine="0"/>
              <w:jc w:val="center"/>
              <w:rPr>
                <w:lang w:val="de-CH"/>
              </w:rPr>
            </w:pPr>
          </w:p>
        </w:tc>
        <w:tc>
          <w:tcPr>
            <w:tcW w:w="1134" w:type="dxa"/>
            <w:shd w:val="clear" w:color="auto" w:fill="FFFFFF" w:themeFill="background1"/>
            <w:vAlign w:val="center"/>
          </w:tcPr>
          <w:p w14:paraId="6962E733" w14:textId="77777777" w:rsidR="007B47B8" w:rsidRPr="000D01E8" w:rsidRDefault="007B47B8" w:rsidP="00D51E12">
            <w:pPr>
              <w:pStyle w:val="Stile10ptSinistro0cmSporgente444cm"/>
              <w:spacing w:before="120" w:after="120"/>
              <w:ind w:left="0" w:firstLine="0"/>
              <w:jc w:val="center"/>
              <w:rPr>
                <w:lang w:val="de-CH"/>
              </w:rPr>
            </w:pPr>
          </w:p>
        </w:tc>
        <w:tc>
          <w:tcPr>
            <w:tcW w:w="1985" w:type="dxa"/>
            <w:shd w:val="clear" w:color="auto" w:fill="FFFFFF" w:themeFill="background1"/>
            <w:vAlign w:val="center"/>
          </w:tcPr>
          <w:p w14:paraId="124C8910" w14:textId="77777777" w:rsidR="007B47B8" w:rsidRPr="000D01E8" w:rsidRDefault="007B47B8" w:rsidP="00D51E12">
            <w:pPr>
              <w:pStyle w:val="Stile10ptSinistro0cmSporgente444cm"/>
              <w:spacing w:before="120" w:after="120"/>
              <w:ind w:left="0" w:firstLine="0"/>
              <w:jc w:val="center"/>
              <w:rPr>
                <w:lang w:val="de-CH"/>
              </w:rPr>
            </w:pPr>
          </w:p>
        </w:tc>
        <w:tc>
          <w:tcPr>
            <w:tcW w:w="6057" w:type="dxa"/>
            <w:shd w:val="clear" w:color="auto" w:fill="FFFFFF" w:themeFill="background1"/>
            <w:vAlign w:val="center"/>
          </w:tcPr>
          <w:p w14:paraId="1D32F61E" w14:textId="77777777" w:rsidR="007B47B8" w:rsidRPr="000D01E8" w:rsidRDefault="007B47B8" w:rsidP="00D51E12">
            <w:pPr>
              <w:pStyle w:val="Stile10ptSinistro0cmSporgente444cm"/>
              <w:spacing w:before="120" w:after="120"/>
              <w:ind w:left="0" w:firstLine="0"/>
              <w:rPr>
                <w:lang w:val="de-CH"/>
              </w:rPr>
            </w:pPr>
          </w:p>
        </w:tc>
      </w:tr>
      <w:tr w:rsidR="007B47B8" w:rsidRPr="000D01E8" w14:paraId="32A26E76" w14:textId="77777777" w:rsidTr="00D51E12">
        <w:trPr>
          <w:trHeight w:val="454"/>
        </w:trPr>
        <w:tc>
          <w:tcPr>
            <w:tcW w:w="567" w:type="dxa"/>
            <w:shd w:val="clear" w:color="auto" w:fill="FFFFFF" w:themeFill="background1"/>
            <w:vAlign w:val="center"/>
          </w:tcPr>
          <w:p w14:paraId="178F4036" w14:textId="77777777" w:rsidR="007B47B8" w:rsidRPr="000D01E8" w:rsidRDefault="007B47B8" w:rsidP="00D51E12">
            <w:pPr>
              <w:pStyle w:val="Stile10ptSinistro0cmSporgente444cm"/>
              <w:spacing w:before="120" w:after="120"/>
              <w:ind w:left="0" w:firstLine="0"/>
              <w:jc w:val="center"/>
              <w:rPr>
                <w:lang w:val="de-CH"/>
              </w:rPr>
            </w:pPr>
          </w:p>
        </w:tc>
        <w:tc>
          <w:tcPr>
            <w:tcW w:w="1134" w:type="dxa"/>
            <w:shd w:val="clear" w:color="auto" w:fill="FFFFFF" w:themeFill="background1"/>
            <w:vAlign w:val="center"/>
          </w:tcPr>
          <w:p w14:paraId="6D9F0386" w14:textId="77777777" w:rsidR="007B47B8" w:rsidRPr="000D01E8" w:rsidRDefault="007B47B8" w:rsidP="00D51E12">
            <w:pPr>
              <w:pStyle w:val="Stile10ptSinistro0cmSporgente444cm"/>
              <w:spacing w:before="120" w:after="120"/>
              <w:ind w:left="0" w:firstLine="0"/>
              <w:jc w:val="center"/>
              <w:rPr>
                <w:lang w:val="de-CH"/>
              </w:rPr>
            </w:pPr>
          </w:p>
        </w:tc>
        <w:tc>
          <w:tcPr>
            <w:tcW w:w="1985" w:type="dxa"/>
            <w:shd w:val="clear" w:color="auto" w:fill="FFFFFF" w:themeFill="background1"/>
            <w:vAlign w:val="center"/>
          </w:tcPr>
          <w:p w14:paraId="08571675" w14:textId="77777777" w:rsidR="007B47B8" w:rsidRPr="000D01E8" w:rsidRDefault="007B47B8" w:rsidP="00D51E12">
            <w:pPr>
              <w:pStyle w:val="Stile10ptSinistro0cmSporgente444cm"/>
              <w:spacing w:before="120" w:after="120"/>
              <w:ind w:left="0" w:firstLine="0"/>
              <w:jc w:val="center"/>
              <w:rPr>
                <w:lang w:val="de-CH"/>
              </w:rPr>
            </w:pPr>
          </w:p>
        </w:tc>
        <w:tc>
          <w:tcPr>
            <w:tcW w:w="6057" w:type="dxa"/>
            <w:shd w:val="clear" w:color="auto" w:fill="FFFFFF" w:themeFill="background1"/>
            <w:vAlign w:val="center"/>
          </w:tcPr>
          <w:p w14:paraId="100533D7" w14:textId="77777777" w:rsidR="007B47B8" w:rsidRPr="000D01E8" w:rsidRDefault="007B47B8" w:rsidP="00D51E12">
            <w:pPr>
              <w:pStyle w:val="Stile10ptSinistro0cmSporgente444cm"/>
              <w:spacing w:before="120" w:after="120"/>
              <w:ind w:left="0" w:firstLine="0"/>
              <w:rPr>
                <w:lang w:val="de-CH"/>
              </w:rPr>
            </w:pPr>
          </w:p>
        </w:tc>
      </w:tr>
      <w:tr w:rsidR="007B47B8" w:rsidRPr="000D01E8" w14:paraId="32331518" w14:textId="77777777" w:rsidTr="00D51E12">
        <w:trPr>
          <w:trHeight w:val="454"/>
        </w:trPr>
        <w:tc>
          <w:tcPr>
            <w:tcW w:w="567" w:type="dxa"/>
            <w:shd w:val="clear" w:color="auto" w:fill="FFFFFF" w:themeFill="background1"/>
            <w:vAlign w:val="center"/>
          </w:tcPr>
          <w:p w14:paraId="1C7476EB" w14:textId="77777777" w:rsidR="007B47B8" w:rsidRPr="000D01E8" w:rsidRDefault="007B47B8" w:rsidP="00D51E12">
            <w:pPr>
              <w:pStyle w:val="Stile10ptSinistro0cmSporgente444cm"/>
              <w:spacing w:before="120" w:after="120"/>
              <w:ind w:left="0" w:firstLine="0"/>
              <w:jc w:val="center"/>
              <w:rPr>
                <w:lang w:val="de-CH"/>
              </w:rPr>
            </w:pPr>
          </w:p>
        </w:tc>
        <w:tc>
          <w:tcPr>
            <w:tcW w:w="1134" w:type="dxa"/>
            <w:shd w:val="clear" w:color="auto" w:fill="FFFFFF" w:themeFill="background1"/>
            <w:vAlign w:val="center"/>
          </w:tcPr>
          <w:p w14:paraId="3B02C4E0" w14:textId="77777777" w:rsidR="007B47B8" w:rsidRPr="000D01E8" w:rsidRDefault="007B47B8" w:rsidP="00D51E12">
            <w:pPr>
              <w:pStyle w:val="Stile10ptSinistro0cmSporgente444cm"/>
              <w:spacing w:before="120" w:after="120"/>
              <w:ind w:left="0" w:firstLine="0"/>
              <w:jc w:val="center"/>
              <w:rPr>
                <w:lang w:val="de-CH"/>
              </w:rPr>
            </w:pPr>
          </w:p>
        </w:tc>
        <w:tc>
          <w:tcPr>
            <w:tcW w:w="1985" w:type="dxa"/>
            <w:shd w:val="clear" w:color="auto" w:fill="FFFFFF" w:themeFill="background1"/>
            <w:vAlign w:val="center"/>
          </w:tcPr>
          <w:p w14:paraId="7447A55B" w14:textId="77777777" w:rsidR="007B47B8" w:rsidRPr="000D01E8" w:rsidRDefault="007B47B8" w:rsidP="00D51E12">
            <w:pPr>
              <w:pStyle w:val="Stile10ptSinistro0cmSporgente444cm"/>
              <w:spacing w:before="120" w:after="120"/>
              <w:ind w:left="0" w:firstLine="0"/>
              <w:jc w:val="center"/>
              <w:rPr>
                <w:lang w:val="de-CH"/>
              </w:rPr>
            </w:pPr>
          </w:p>
        </w:tc>
        <w:tc>
          <w:tcPr>
            <w:tcW w:w="6057" w:type="dxa"/>
            <w:shd w:val="clear" w:color="auto" w:fill="FFFFFF" w:themeFill="background1"/>
            <w:vAlign w:val="center"/>
          </w:tcPr>
          <w:p w14:paraId="7B9F880B" w14:textId="77777777" w:rsidR="007B47B8" w:rsidRPr="000D01E8" w:rsidRDefault="007B47B8" w:rsidP="00D51E12">
            <w:pPr>
              <w:pStyle w:val="Stile10ptSinistro0cmSporgente444cm"/>
              <w:spacing w:before="120" w:after="120"/>
              <w:ind w:left="0" w:firstLine="0"/>
              <w:rPr>
                <w:lang w:val="de-CH"/>
              </w:rPr>
            </w:pPr>
          </w:p>
        </w:tc>
      </w:tr>
    </w:tbl>
    <w:p w14:paraId="6CBD0060" w14:textId="77777777" w:rsidR="007B47B8" w:rsidRPr="000D01E8" w:rsidRDefault="007B47B8" w:rsidP="007B47B8">
      <w:pPr>
        <w:pStyle w:val="Normale1"/>
        <w:spacing w:after="120"/>
        <w:rPr>
          <w:sz w:val="22"/>
          <w:lang w:val="de-CH"/>
        </w:rPr>
      </w:pPr>
    </w:p>
    <w:p w14:paraId="29C447BB" w14:textId="367227C8" w:rsidR="007B47B8" w:rsidRPr="000D01E8" w:rsidRDefault="007B47B8" w:rsidP="007B47B8">
      <w:pPr>
        <w:pStyle w:val="Fliesstext"/>
      </w:pPr>
      <w:r w:rsidRPr="000D01E8">
        <w:t>*) VB = Vertragsbestandteil der Ausschreibungsunterlagen (A, B, …)</w:t>
      </w:r>
    </w:p>
    <w:p w14:paraId="418C400D" w14:textId="59D0B30F" w:rsidR="00F73F71" w:rsidRPr="0022005A" w:rsidRDefault="007B47B8" w:rsidP="006F356D">
      <w:pPr>
        <w:pStyle w:val="Fliesstext"/>
      </w:pPr>
      <w:r w:rsidRPr="000D01E8">
        <w:t xml:space="preserve">Die seitens der Anbieterin geltend gemachten Vorbehalte werden im Rahmen einer allfälliger Offert-Bereinigung diskutiert. </w:t>
      </w:r>
    </w:p>
    <w:p w14:paraId="19B4568E" w14:textId="48E8108F" w:rsidR="00F73F71" w:rsidRPr="0022005A" w:rsidRDefault="00F73F71" w:rsidP="000004FD">
      <w:pPr>
        <w:pStyle w:val="TextStandard"/>
      </w:pPr>
    </w:p>
    <w:sectPr w:rsidR="00F73F71" w:rsidRPr="0022005A" w:rsidSect="008D1953">
      <w:headerReference w:type="default" r:id="rId21"/>
      <w:footerReference w:type="default" r:id="rId22"/>
      <w:type w:val="continuous"/>
      <w:pgSz w:w="11906" w:h="16838" w:code="9"/>
      <w:pgMar w:top="1746" w:right="1015" w:bottom="1418" w:left="1418" w:header="567"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4F7A7" w14:textId="77777777" w:rsidR="00505A75" w:rsidRPr="0022005A" w:rsidRDefault="00505A75">
      <w:r w:rsidRPr="0022005A">
        <w:separator/>
      </w:r>
    </w:p>
  </w:endnote>
  <w:endnote w:type="continuationSeparator" w:id="0">
    <w:p w14:paraId="00A47E1B" w14:textId="77777777" w:rsidR="00505A75" w:rsidRPr="0022005A" w:rsidRDefault="00505A75">
      <w:r w:rsidRPr="0022005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2835071"/>
      <w:docPartObj>
        <w:docPartGallery w:val="Page Numbers (Bottom of Page)"/>
        <w:docPartUnique/>
      </w:docPartObj>
    </w:sdtPr>
    <w:sdtContent>
      <w:p w14:paraId="2A3F78B3" w14:textId="60F85CC4" w:rsidR="00623DB2" w:rsidRDefault="00623DB2">
        <w:pPr>
          <w:pStyle w:val="Fuzeile"/>
          <w:jc w:val="right"/>
        </w:pPr>
        <w:r>
          <w:fldChar w:fldCharType="begin"/>
        </w:r>
        <w:r>
          <w:instrText>PAGE   \* MERGEFORMAT</w:instrText>
        </w:r>
        <w:r>
          <w:fldChar w:fldCharType="separate"/>
        </w:r>
        <w:r>
          <w:rPr>
            <w:lang w:val="de-DE"/>
          </w:rPr>
          <w:t>2</w:t>
        </w:r>
        <w:r>
          <w:fldChar w:fldCharType="end"/>
        </w:r>
      </w:p>
    </w:sdtContent>
  </w:sdt>
  <w:p w14:paraId="176D4E20" w14:textId="092D4F14" w:rsidR="00447D0F" w:rsidRPr="0022005A" w:rsidRDefault="00447D0F" w:rsidP="00722E87">
    <w:pPr>
      <w:pStyle w:val="1p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1109"/>
    </w:tblGrid>
    <w:tr w:rsidR="00447D0F" w14:paraId="6F66B314" w14:textId="77777777" w:rsidTr="00EA4E40">
      <w:tc>
        <w:tcPr>
          <w:tcW w:w="8364" w:type="dxa"/>
          <w:vAlign w:val="bottom"/>
        </w:tcPr>
        <w:p w14:paraId="4767BB99" w14:textId="6B8D9C60" w:rsidR="00447D0F" w:rsidRPr="00EF4A5F" w:rsidRDefault="00447D0F" w:rsidP="004B2305">
          <w:pPr>
            <w:pStyle w:val="Fusszeile"/>
            <w:jc w:val="left"/>
          </w:pPr>
          <w:r w:rsidRPr="00EF4A5F">
            <w:t>E: Angaben de</w:t>
          </w:r>
          <w:r w:rsidR="00A166C6">
            <w:t>r Anbieterin</w:t>
          </w:r>
          <w:sdt>
            <w:sdtPr>
              <w:tag w:val="ClassificationLetterFax"/>
              <w:id w:val="-1959943068"/>
              <w:showingPlcHdr/>
              <w:dataBinding w:prefixMappings="xmlns:ns='http://schemas.officeatwork.com/CustomXMLPart'" w:xpath="/ns:officeatwork/ns:ClassificationLetterFax" w:storeItemID="{C9EF7656-0210-462C-829B-A9AFE99E1459}"/>
              <w:text w:multiLine="1"/>
            </w:sdtPr>
            <w:sdtContent>
              <w:r w:rsidR="003B49C1">
                <w:t xml:space="preserve">     </w:t>
              </w:r>
            </w:sdtContent>
          </w:sdt>
        </w:p>
      </w:tc>
      <w:tc>
        <w:tcPr>
          <w:tcW w:w="1109" w:type="dxa"/>
          <w:vAlign w:val="bottom"/>
        </w:tcPr>
        <w:p w14:paraId="7194AABB" w14:textId="33A5BB69" w:rsidR="00447D0F" w:rsidRPr="00207C4B" w:rsidRDefault="00000000" w:rsidP="004B2305">
          <w:pPr>
            <w:pStyle w:val="Fusszeile"/>
            <w:ind w:right="0"/>
            <w:rPr>
              <w:lang w:val="en-US"/>
            </w:rPr>
          </w:pPr>
          <w:sdt>
            <w:sdtPr>
              <w:tag w:val="Page"/>
              <w:id w:val="-1405449977"/>
              <w:showingPlcHdr/>
              <w:dataBinding w:prefixMappings="xmlns:ns='http://schemas.officeatwork.com/CustomXMLPart'" w:xpath="/ns:officeatwork/ns:Page" w:storeItemID="{C9EF7656-0210-462C-829B-A9AFE99E1459}"/>
              <w:text w:multiLine="1"/>
            </w:sdtPr>
            <w:sdtContent>
              <w:r w:rsidR="009E7177">
                <w:t xml:space="preserve">     </w:t>
              </w:r>
            </w:sdtContent>
          </w:sdt>
          <w:r w:rsidR="00447D0F" w:rsidRPr="00557B1F">
            <w:rPr>
              <w:lang w:val="en-US"/>
            </w:rPr>
            <w:t xml:space="preserve"> </w:t>
          </w:r>
          <w:r w:rsidR="00447D0F">
            <w:fldChar w:fldCharType="begin"/>
          </w:r>
          <w:r w:rsidR="00447D0F" w:rsidRPr="00557B1F">
            <w:rPr>
              <w:lang w:val="en-US"/>
            </w:rPr>
            <w:instrText xml:space="preserve"> PAGE   \* MERGEFORMAT </w:instrText>
          </w:r>
          <w:r w:rsidR="00447D0F">
            <w:fldChar w:fldCharType="separate"/>
          </w:r>
          <w:r w:rsidR="00EF70DA" w:rsidRPr="00EF70DA">
            <w:rPr>
              <w:noProof/>
            </w:rPr>
            <w:t>2</w:t>
          </w:r>
          <w:r w:rsidR="00447D0F">
            <w:fldChar w:fldCharType="end"/>
          </w:r>
          <w:r w:rsidR="00447D0F" w:rsidRPr="00557B1F">
            <w:rPr>
              <w:lang w:val="en-US"/>
            </w:rPr>
            <w:t>/</w:t>
          </w:r>
          <w:r w:rsidR="00447D0F">
            <w:fldChar w:fldCharType="begin"/>
          </w:r>
          <w:r w:rsidR="00447D0F" w:rsidRPr="00557B1F">
            <w:rPr>
              <w:lang w:val="en-US"/>
            </w:rPr>
            <w:instrText xml:space="preserve"> NUMPAGES   \* MERGEFORMAT </w:instrText>
          </w:r>
          <w:r w:rsidR="00447D0F">
            <w:fldChar w:fldCharType="separate"/>
          </w:r>
          <w:r w:rsidR="00EF70DA" w:rsidRPr="00EF70DA">
            <w:rPr>
              <w:noProof/>
            </w:rPr>
            <w:t>17</w:t>
          </w:r>
          <w:r w:rsidR="00447D0F">
            <w:fldChar w:fldCharType="end"/>
          </w:r>
        </w:p>
      </w:tc>
    </w:tr>
  </w:tbl>
  <w:p w14:paraId="51F0FCBA" w14:textId="77777777" w:rsidR="00447D0F" w:rsidRPr="00B57C06" w:rsidRDefault="00447D0F" w:rsidP="00D905A7">
    <w:pPr>
      <w:pStyle w:val="1p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5963C" w14:textId="77777777" w:rsidR="00505A75" w:rsidRPr="0022005A" w:rsidRDefault="00505A75">
      <w:r w:rsidRPr="0022005A">
        <w:separator/>
      </w:r>
    </w:p>
  </w:footnote>
  <w:footnote w:type="continuationSeparator" w:id="0">
    <w:p w14:paraId="73A06102" w14:textId="77777777" w:rsidR="00505A75" w:rsidRPr="0022005A" w:rsidRDefault="00505A75">
      <w:r w:rsidRPr="0022005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229E1" w14:textId="77777777" w:rsidR="00447D0F" w:rsidRPr="0022005A" w:rsidRDefault="00447D0F" w:rsidP="005124EC">
    <w:r w:rsidRPr="0022005A">
      <w:rPr>
        <w:noProof/>
      </w:rPr>
      <w:drawing>
        <wp:anchor distT="0" distB="0" distL="114300" distR="114300" simplePos="0" relativeHeight="251662336" behindDoc="1" locked="1" layoutInCell="1" allowOverlap="1" wp14:anchorId="735DCB79" wp14:editId="7053D0E6">
          <wp:simplePos x="0" y="0"/>
          <wp:positionH relativeFrom="page">
            <wp:posOffset>0</wp:posOffset>
          </wp:positionH>
          <wp:positionV relativeFrom="page">
            <wp:posOffset>0</wp:posOffset>
          </wp:positionV>
          <wp:extent cx="7564582" cy="1080655"/>
          <wp:effectExtent l="0" t="0" r="0" b="5715"/>
          <wp:wrapNone/>
          <wp:docPr id="2" name="e16b42fa-2831-4f8b-829b-ae8c"/>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64582" cy="1080655"/>
                  </a:xfrm>
                  <a:prstGeom prst="rect">
                    <a:avLst/>
                  </a:prstGeom>
                </pic:spPr>
              </pic:pic>
            </a:graphicData>
          </a:graphic>
          <wp14:sizeRelH relativeFrom="margin">
            <wp14:pctWidth>0</wp14:pctWidth>
          </wp14:sizeRelH>
          <wp14:sizeRelV relativeFrom="margin">
            <wp14:pctHeight>0</wp14:pctHeight>
          </wp14:sizeRelV>
        </wp:anchor>
      </w:drawing>
    </w:r>
  </w:p>
  <w:tbl>
    <w:tblPr>
      <w:tblStyle w:val="Tabellenraster"/>
      <w:tblpPr w:leftFromText="142" w:rightFromText="142" w:vertAnchor="page" w:horzAnchor="page" w:tblpX="8619" w:tblpY="1770"/>
      <w:tblOverlap w:val="never"/>
      <w:tblW w:w="2716" w:type="dxa"/>
      <w:tblLayout w:type="fixed"/>
      <w:tblLook w:val="04A0" w:firstRow="1" w:lastRow="0" w:firstColumn="1" w:lastColumn="0" w:noHBand="0" w:noVBand="1"/>
    </w:tblPr>
    <w:tblGrid>
      <w:gridCol w:w="2716"/>
    </w:tblGrid>
    <w:tr w:rsidR="00447D0F" w:rsidRPr="0022005A" w14:paraId="450B4DE0" w14:textId="77777777" w:rsidTr="00C042AF">
      <w:trPr>
        <w:trHeight w:val="3225"/>
      </w:trPr>
      <w:tc>
        <w:tcPr>
          <w:tcW w:w="2716" w:type="dxa"/>
          <w:tcBorders>
            <w:top w:val="nil"/>
            <w:left w:val="nil"/>
            <w:bottom w:val="nil"/>
            <w:right w:val="nil"/>
          </w:tcBorders>
        </w:tcPr>
        <w:sdt>
          <w:sdtPr>
            <w:tag w:val="Department"/>
            <w:id w:val="-1538737107"/>
            <w:placeholder>
              <w:docPart w:val="523BF59D64DD47C1A2FB1A41CA9E376C"/>
            </w:placeholder>
            <w:dataBinding w:prefixMappings="xmlns:ns='http://schemas.officeatwork.com/CustomXMLPart'" w:xpath="/ns:officeatwork/ns:Department" w:storeItemID="{C9EF7656-0210-462C-829B-A9AFE99E1459}"/>
            <w:text w:multiLine="1"/>
          </w:sdtPr>
          <w:sdtContent>
            <w:p w14:paraId="1B4D65CC" w14:textId="77777777" w:rsidR="00447D0F" w:rsidRPr="0022005A" w:rsidRDefault="00447D0F" w:rsidP="00A128E8">
              <w:pPr>
                <w:pStyle w:val="Absenderblock"/>
              </w:pPr>
              <w:r w:rsidRPr="0022005A">
                <w:t>Swissgrid AG</w:t>
              </w:r>
            </w:p>
          </w:sdtContent>
        </w:sdt>
        <w:sdt>
          <w:sdtPr>
            <w:tag w:val="SenderBlock"/>
            <w:id w:val="2100446568"/>
            <w:placeholder>
              <w:docPart w:val="F0D986CEC5D245BFA7B532F8F31B023C"/>
            </w:placeholder>
            <w:dataBinding w:prefixMappings="xmlns:ns='http://schemas.officeatwork.com/CustomXMLPart'" w:xpath="/ns:officeatwork/ns:SenderBlock" w:storeItemID="{C9EF7656-0210-462C-829B-A9AFE99E1459}"/>
            <w:text w:multiLine="1"/>
          </w:sdtPr>
          <w:sdtContent>
            <w:p w14:paraId="0346FA69" w14:textId="77777777" w:rsidR="00447D0F" w:rsidRPr="0022005A" w:rsidRDefault="00447D0F" w:rsidP="00A128E8">
              <w:pPr>
                <w:pStyle w:val="Absenderblock"/>
              </w:pPr>
              <w:r w:rsidRPr="0022005A">
                <w:t>Bleichemattstrasse 31</w:t>
              </w:r>
              <w:r w:rsidRPr="0022005A">
                <w:br/>
                <w:t>Postfach</w:t>
              </w:r>
              <w:r w:rsidRPr="0022005A">
                <w:br/>
                <w:t>5001 Aarau</w:t>
              </w:r>
              <w:r w:rsidRPr="0022005A">
                <w:br/>
                <w:t>Schweiz</w:t>
              </w:r>
            </w:p>
          </w:sdtContent>
        </w:sdt>
        <w:p w14:paraId="55014391" w14:textId="77777777" w:rsidR="00447D0F" w:rsidRPr="0022005A" w:rsidRDefault="00447D0F" w:rsidP="00A128E8">
          <w:pPr>
            <w:pStyle w:val="Absenderblock"/>
          </w:pPr>
        </w:p>
        <w:sdt>
          <w:sdtPr>
            <w:tag w:val="Phone_Mail_Net"/>
            <w:id w:val="193744534"/>
            <w:dataBinding w:prefixMappings="xmlns:ns='http://schemas.officeatwork.com/CustomXMLPart'" w:xpath="/ns:officeatwork/ns:Phone_Mail_Net" w:storeItemID="{C9EF7656-0210-462C-829B-A9AFE99E1459}"/>
            <w:text w:multiLine="1"/>
          </w:sdtPr>
          <w:sdtContent>
            <w:p w14:paraId="2C89FF13" w14:textId="77777777" w:rsidR="00447D0F" w:rsidRPr="0022005A" w:rsidRDefault="00447D0F" w:rsidP="00A128E8">
              <w:pPr>
                <w:pStyle w:val="Absenderblock"/>
              </w:pPr>
              <w:r w:rsidRPr="0022005A">
                <w:t>T +41 58 580 21 11</w:t>
              </w:r>
              <w:r w:rsidRPr="0022005A">
                <w:br/>
                <w:t>info@swissgrid.ch</w:t>
              </w:r>
              <w:r w:rsidRPr="0022005A">
                <w:br/>
                <w:t>www.swissgrid.ch</w:t>
              </w:r>
            </w:p>
          </w:sdtContent>
        </w:sdt>
      </w:tc>
    </w:tr>
  </w:tbl>
  <w:p w14:paraId="5DB75946" w14:textId="77777777" w:rsidR="00447D0F" w:rsidRPr="0022005A" w:rsidRDefault="00447D0F" w:rsidP="005124EC">
    <w:pP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A13FA" w14:textId="77777777" w:rsidR="00447D0F" w:rsidRPr="00F64BCA" w:rsidRDefault="00447D0F" w:rsidP="00F64BCA">
    <w:r>
      <w:rPr>
        <w:noProof/>
      </w:rPr>
      <w:drawing>
        <wp:anchor distT="0" distB="0" distL="114300" distR="114300" simplePos="0" relativeHeight="251663360" behindDoc="1" locked="1" layoutInCell="1" allowOverlap="1" wp14:anchorId="5A81EFA1" wp14:editId="45D2D8DE">
          <wp:simplePos x="0" y="0"/>
          <wp:positionH relativeFrom="page">
            <wp:posOffset>0</wp:posOffset>
          </wp:positionH>
          <wp:positionV relativeFrom="page">
            <wp:posOffset>0</wp:posOffset>
          </wp:positionV>
          <wp:extent cx="7564582" cy="1080655"/>
          <wp:effectExtent l="0" t="0" r="0" b="5715"/>
          <wp:wrapNone/>
          <wp:docPr id="3" name="dd9050f2-477d-4938-8480-b8f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64582" cy="10806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1" layoutInCell="1" allowOverlap="1" wp14:anchorId="44D68D45" wp14:editId="75F67AFC">
          <wp:simplePos x="0" y="0"/>
          <wp:positionH relativeFrom="column">
            <wp:posOffset>-850265</wp:posOffset>
          </wp:positionH>
          <wp:positionV relativeFrom="paragraph">
            <wp:posOffset>-1096010</wp:posOffset>
          </wp:positionV>
          <wp:extent cx="1442720" cy="751840"/>
          <wp:effectExtent l="0" t="0" r="5080" b="0"/>
          <wp:wrapNone/>
          <wp:docPr id="4" name="2fed84a1-368f-4382-aa2f-9dd1" hidden="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
                    <a:extLst>
                      <a:ext uri="{28A0092B-C50C-407E-A947-70E740481C1C}">
                        <a14:useLocalDpi xmlns:a14="http://schemas.microsoft.com/office/drawing/2010/main" val="0"/>
                      </a:ext>
                    </a:extLst>
                  </a:blip>
                  <a:stretch>
                    <a:fillRect/>
                  </a:stretch>
                </pic:blipFill>
                <pic:spPr>
                  <a:xfrm>
                    <a:off x="0" y="0"/>
                    <a:ext cx="1442720" cy="7518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778"/>
    <w:multiLevelType w:val="multilevel"/>
    <w:tmpl w:val="B1BE57B0"/>
    <w:lvl w:ilvl="0">
      <w:start w:val="1"/>
      <w:numFmt w:val="decimal"/>
      <w:lvlText w:val="%1"/>
      <w:lvlJc w:val="left"/>
      <w:pPr>
        <w:tabs>
          <w:tab w:val="num" w:pos="567"/>
        </w:tabs>
        <w:ind w:left="567" w:hanging="567"/>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567"/>
        </w:tabs>
        <w:ind w:left="567" w:hanging="567"/>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suff w:val="space"/>
      <w:lvlText w:val="%1.%2.%3.%4."/>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 w15:restartNumberingAfterBreak="0">
    <w:nsid w:val="13C7735A"/>
    <w:multiLevelType w:val="hybridMultilevel"/>
    <w:tmpl w:val="4CD015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BDD2722"/>
    <w:multiLevelType w:val="hybridMultilevel"/>
    <w:tmpl w:val="04DA9B7C"/>
    <w:lvl w:ilvl="0" w:tplc="08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5D7700A"/>
    <w:multiLevelType w:val="multilevel"/>
    <w:tmpl w:val="C35878A4"/>
    <w:lvl w:ilvl="0">
      <w:start w:val="1"/>
      <w:numFmt w:val="decimal"/>
      <w:pStyle w:val="ListWithNumbers"/>
      <w:lvlText w:val="%1."/>
      <w:lvlJc w:val="left"/>
      <w:pPr>
        <w:tabs>
          <w:tab w:val="num" w:pos="340"/>
        </w:tabs>
        <w:ind w:left="340" w:hanging="340"/>
      </w:pPr>
      <w:rPr>
        <w:rFonts w:hint="default"/>
      </w:rPr>
    </w:lvl>
    <w:lvl w:ilvl="1">
      <w:start w:val="1"/>
      <w:numFmt w:val="decimal"/>
      <w:lvlText w:val="%2."/>
      <w:lvlJc w:val="left"/>
      <w:pPr>
        <w:tabs>
          <w:tab w:val="num" w:pos="680"/>
        </w:tabs>
        <w:ind w:left="680" w:hanging="340"/>
      </w:pPr>
      <w:rPr>
        <w:rFonts w:hint="default"/>
      </w:rPr>
    </w:lvl>
    <w:lvl w:ilvl="2">
      <w:start w:val="1"/>
      <w:numFmt w:val="decimal"/>
      <w:lvlText w:val="%3."/>
      <w:lvlJc w:val="left"/>
      <w:pPr>
        <w:tabs>
          <w:tab w:val="num" w:pos="1021"/>
        </w:tabs>
        <w:ind w:left="1021" w:hanging="341"/>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4" w15:restartNumberingAfterBreak="0">
    <w:nsid w:val="269D2190"/>
    <w:multiLevelType w:val="hybridMultilevel"/>
    <w:tmpl w:val="9A727182"/>
    <w:lvl w:ilvl="0" w:tplc="08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9124AA8"/>
    <w:multiLevelType w:val="hybridMultilevel"/>
    <w:tmpl w:val="BDBAF8AA"/>
    <w:lvl w:ilvl="0" w:tplc="08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DAC6DA2"/>
    <w:multiLevelType w:val="hybridMultilevel"/>
    <w:tmpl w:val="3F645B04"/>
    <w:lvl w:ilvl="0" w:tplc="2EB43B60">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3CDB6CD0"/>
    <w:multiLevelType w:val="multilevel"/>
    <w:tmpl w:val="854C3B38"/>
    <w:lvl w:ilvl="0">
      <w:start w:val="1"/>
      <w:numFmt w:val="upperLetter"/>
      <w:pStyle w:val="ListWithLetters"/>
      <w:lvlText w:val="%1."/>
      <w:lvlJc w:val="left"/>
      <w:pPr>
        <w:tabs>
          <w:tab w:val="num" w:pos="340"/>
        </w:tabs>
        <w:ind w:left="340" w:hanging="340"/>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680"/>
        </w:tabs>
        <w:ind w:left="680" w:hanging="34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021"/>
        </w:tabs>
        <w:ind w:left="1021" w:hanging="341"/>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8" w15:restartNumberingAfterBreak="0">
    <w:nsid w:val="4205718F"/>
    <w:multiLevelType w:val="hybridMultilevel"/>
    <w:tmpl w:val="17B4B08A"/>
    <w:lvl w:ilvl="0" w:tplc="900A34F6">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428952D1"/>
    <w:multiLevelType w:val="multilevel"/>
    <w:tmpl w:val="C71C0E3C"/>
    <w:lvl w:ilvl="0">
      <w:start w:val="1"/>
      <w:numFmt w:val="decimal"/>
      <w:pStyle w:val="berschrift1"/>
      <w:lvlText w:val="%1."/>
      <w:lvlJc w:val="left"/>
      <w:pPr>
        <w:ind w:left="720" w:hanging="360"/>
      </w:pPr>
      <w:rPr>
        <w:rFonts w:ascii="Arial" w:eastAsia="Times New Roman" w:hAnsi="Arial" w:cs="Arial"/>
      </w:rPr>
    </w:lvl>
    <w:lvl w:ilvl="1">
      <w:start w:val="1"/>
      <w:numFmt w:val="decimal"/>
      <w:pStyle w:val="berschrift2"/>
      <w:isLgl/>
      <w:lvlText w:val="%1.%2"/>
      <w:lvlJc w:val="left"/>
      <w:pPr>
        <w:ind w:left="720" w:hanging="360"/>
      </w:pPr>
    </w:lvl>
    <w:lvl w:ilvl="2">
      <w:start w:val="1"/>
      <w:numFmt w:val="decimal"/>
      <w:pStyle w:val="berschrift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3F94BCE"/>
    <w:multiLevelType w:val="hybridMultilevel"/>
    <w:tmpl w:val="DDC0CDBE"/>
    <w:lvl w:ilvl="0" w:tplc="4C4C599E">
      <w:start w:val="6"/>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5B29000F"/>
    <w:multiLevelType w:val="hybridMultilevel"/>
    <w:tmpl w:val="05340794"/>
    <w:lvl w:ilvl="0" w:tplc="F9860E20">
      <w:start w:val="1"/>
      <w:numFmt w:val="bullet"/>
      <w:pStyle w:val="EnclosuresFristLine"/>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5D4A3C89"/>
    <w:multiLevelType w:val="hybridMultilevel"/>
    <w:tmpl w:val="07324414"/>
    <w:lvl w:ilvl="0" w:tplc="100C0001">
      <w:start w:val="1"/>
      <w:numFmt w:val="bullet"/>
      <w:lvlText w:val=""/>
      <w:lvlJc w:val="left"/>
      <w:pPr>
        <w:ind w:left="810" w:hanging="360"/>
      </w:pPr>
      <w:rPr>
        <w:rFonts w:ascii="Symbol" w:hAnsi="Symbol" w:hint="default"/>
      </w:rPr>
    </w:lvl>
    <w:lvl w:ilvl="1" w:tplc="100C0003" w:tentative="1">
      <w:start w:val="1"/>
      <w:numFmt w:val="bullet"/>
      <w:lvlText w:val="o"/>
      <w:lvlJc w:val="left"/>
      <w:pPr>
        <w:ind w:left="1530" w:hanging="360"/>
      </w:pPr>
      <w:rPr>
        <w:rFonts w:ascii="Courier New" w:hAnsi="Courier New" w:cs="Courier New" w:hint="default"/>
      </w:rPr>
    </w:lvl>
    <w:lvl w:ilvl="2" w:tplc="100C0005" w:tentative="1">
      <w:start w:val="1"/>
      <w:numFmt w:val="bullet"/>
      <w:lvlText w:val=""/>
      <w:lvlJc w:val="left"/>
      <w:pPr>
        <w:ind w:left="2250" w:hanging="360"/>
      </w:pPr>
      <w:rPr>
        <w:rFonts w:ascii="Wingdings" w:hAnsi="Wingdings" w:hint="default"/>
      </w:rPr>
    </w:lvl>
    <w:lvl w:ilvl="3" w:tplc="100C0001" w:tentative="1">
      <w:start w:val="1"/>
      <w:numFmt w:val="bullet"/>
      <w:lvlText w:val=""/>
      <w:lvlJc w:val="left"/>
      <w:pPr>
        <w:ind w:left="2970" w:hanging="360"/>
      </w:pPr>
      <w:rPr>
        <w:rFonts w:ascii="Symbol" w:hAnsi="Symbol" w:hint="default"/>
      </w:rPr>
    </w:lvl>
    <w:lvl w:ilvl="4" w:tplc="100C0003" w:tentative="1">
      <w:start w:val="1"/>
      <w:numFmt w:val="bullet"/>
      <w:lvlText w:val="o"/>
      <w:lvlJc w:val="left"/>
      <w:pPr>
        <w:ind w:left="3690" w:hanging="360"/>
      </w:pPr>
      <w:rPr>
        <w:rFonts w:ascii="Courier New" w:hAnsi="Courier New" w:cs="Courier New" w:hint="default"/>
      </w:rPr>
    </w:lvl>
    <w:lvl w:ilvl="5" w:tplc="100C0005" w:tentative="1">
      <w:start w:val="1"/>
      <w:numFmt w:val="bullet"/>
      <w:lvlText w:val=""/>
      <w:lvlJc w:val="left"/>
      <w:pPr>
        <w:ind w:left="4410" w:hanging="360"/>
      </w:pPr>
      <w:rPr>
        <w:rFonts w:ascii="Wingdings" w:hAnsi="Wingdings" w:hint="default"/>
      </w:rPr>
    </w:lvl>
    <w:lvl w:ilvl="6" w:tplc="100C0001" w:tentative="1">
      <w:start w:val="1"/>
      <w:numFmt w:val="bullet"/>
      <w:lvlText w:val=""/>
      <w:lvlJc w:val="left"/>
      <w:pPr>
        <w:ind w:left="5130" w:hanging="360"/>
      </w:pPr>
      <w:rPr>
        <w:rFonts w:ascii="Symbol" w:hAnsi="Symbol" w:hint="default"/>
      </w:rPr>
    </w:lvl>
    <w:lvl w:ilvl="7" w:tplc="100C0003" w:tentative="1">
      <w:start w:val="1"/>
      <w:numFmt w:val="bullet"/>
      <w:lvlText w:val="o"/>
      <w:lvlJc w:val="left"/>
      <w:pPr>
        <w:ind w:left="5850" w:hanging="360"/>
      </w:pPr>
      <w:rPr>
        <w:rFonts w:ascii="Courier New" w:hAnsi="Courier New" w:cs="Courier New" w:hint="default"/>
      </w:rPr>
    </w:lvl>
    <w:lvl w:ilvl="8" w:tplc="100C0005" w:tentative="1">
      <w:start w:val="1"/>
      <w:numFmt w:val="bullet"/>
      <w:lvlText w:val=""/>
      <w:lvlJc w:val="left"/>
      <w:pPr>
        <w:ind w:left="6570" w:hanging="360"/>
      </w:pPr>
      <w:rPr>
        <w:rFonts w:ascii="Wingdings" w:hAnsi="Wingdings" w:hint="default"/>
      </w:rPr>
    </w:lvl>
  </w:abstractNum>
  <w:abstractNum w:abstractNumId="13" w15:restartNumberingAfterBreak="0">
    <w:nsid w:val="705A03DD"/>
    <w:multiLevelType w:val="hybridMultilevel"/>
    <w:tmpl w:val="6FFA28DC"/>
    <w:lvl w:ilvl="0" w:tplc="08070001">
      <w:start w:val="1"/>
      <w:numFmt w:val="bullet"/>
      <w:lvlText w:val=""/>
      <w:lvlJc w:val="left"/>
      <w:pPr>
        <w:ind w:left="720" w:hanging="360"/>
      </w:pPr>
      <w:rPr>
        <w:rFonts w:ascii="Symbol" w:hAnsi="Symbol" w:hint="default"/>
      </w:rPr>
    </w:lvl>
    <w:lvl w:ilvl="1" w:tplc="D8084B0E">
      <w:numFmt w:val="bullet"/>
      <w:lvlText w:val="•"/>
      <w:lvlJc w:val="left"/>
      <w:pPr>
        <w:ind w:left="1440" w:hanging="360"/>
      </w:pPr>
      <w:rPr>
        <w:rFonts w:ascii="Arial" w:eastAsia="Times New Roman" w:hAnsi="Arial" w:cs="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7ADC1B1C"/>
    <w:multiLevelType w:val="multilevel"/>
    <w:tmpl w:val="EE5A9B94"/>
    <w:lvl w:ilvl="0">
      <w:start w:val="1"/>
      <w:numFmt w:val="bullet"/>
      <w:pStyle w:val="ListWithCheckboxes"/>
      <w:lvlText w:val=""/>
      <w:lvlJc w:val="left"/>
      <w:pPr>
        <w:tabs>
          <w:tab w:val="num" w:pos="284"/>
        </w:tabs>
        <w:ind w:left="284" w:hanging="284"/>
      </w:pPr>
      <w:rPr>
        <w:rFonts w:ascii="ZapfDingbats" w:hAnsi="ZapfDingbats" w:hint="default"/>
        <w:sz w:val="22"/>
      </w:rPr>
    </w:lvl>
    <w:lvl w:ilvl="1">
      <w:start w:val="1"/>
      <w:numFmt w:val="bullet"/>
      <w:lvlText w:val=""/>
      <w:lvlJc w:val="left"/>
      <w:pPr>
        <w:tabs>
          <w:tab w:val="num" w:pos="567"/>
        </w:tabs>
        <w:ind w:left="567" w:hanging="283"/>
      </w:pPr>
      <w:rPr>
        <w:rFonts w:ascii="ZapfDingbats" w:hAnsi="ZapfDingbats" w:hint="default"/>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15" w15:restartNumberingAfterBreak="0">
    <w:nsid w:val="7F326723"/>
    <w:multiLevelType w:val="multilevel"/>
    <w:tmpl w:val="38521392"/>
    <w:lvl w:ilvl="0">
      <w:start w:val="1"/>
      <w:numFmt w:val="bullet"/>
      <w:pStyle w:val="ListWithSymbols"/>
      <w:lvlText w:val="•"/>
      <w:lvlJc w:val="left"/>
      <w:pPr>
        <w:tabs>
          <w:tab w:val="num" w:pos="170"/>
        </w:tabs>
        <w:ind w:left="170" w:hanging="170"/>
      </w:pPr>
      <w:rPr>
        <w:rFonts w:ascii="Arial" w:hAnsi="Arial" w:hint="default"/>
      </w:rPr>
    </w:lvl>
    <w:lvl w:ilvl="1">
      <w:start w:val="1"/>
      <w:numFmt w:val="bullet"/>
      <w:lvlRestart w:val="0"/>
      <w:lvlText w:val="•"/>
      <w:lvlJc w:val="left"/>
      <w:pPr>
        <w:tabs>
          <w:tab w:val="num" w:pos="510"/>
        </w:tabs>
        <w:ind w:left="510" w:hanging="170"/>
      </w:pPr>
      <w:rPr>
        <w:rFonts w:ascii="Arial" w:hAnsi="Arial" w:hint="default"/>
      </w:rPr>
    </w:lvl>
    <w:lvl w:ilvl="2">
      <w:start w:val="1"/>
      <w:numFmt w:val="bullet"/>
      <w:lvlRestart w:val="0"/>
      <w:pStyle w:val="TakeTitle"/>
      <w:lvlText w:val="•"/>
      <w:lvlJc w:val="left"/>
      <w:pPr>
        <w:tabs>
          <w:tab w:val="num" w:pos="851"/>
        </w:tabs>
        <w:ind w:left="851" w:hanging="171"/>
      </w:pPr>
      <w:rPr>
        <w:rFonts w:ascii="Arial" w:hAnsi="Arial" w:hint="default"/>
      </w:rPr>
    </w:lvl>
    <w:lvl w:ilvl="3">
      <w:start w:val="1"/>
      <w:numFmt w:val="bullet"/>
      <w:lvlRestart w:val="0"/>
      <w:lvlText w:val="•"/>
      <w:lvlJc w:val="left"/>
      <w:pPr>
        <w:tabs>
          <w:tab w:val="num" w:pos="1134"/>
        </w:tabs>
        <w:ind w:left="1134" w:hanging="283"/>
      </w:pPr>
      <w:rPr>
        <w:rFonts w:ascii="Arial" w:hAnsi="Arial" w:hint="default"/>
      </w:rPr>
    </w:lvl>
    <w:lvl w:ilvl="4">
      <w:start w:val="1"/>
      <w:numFmt w:val="bullet"/>
      <w:lvlRestart w:val="0"/>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num w:numId="1" w16cid:durableId="760226610">
    <w:abstractNumId w:val="14"/>
  </w:num>
  <w:num w:numId="2" w16cid:durableId="812021570">
    <w:abstractNumId w:val="11"/>
  </w:num>
  <w:num w:numId="3" w16cid:durableId="1896164715">
    <w:abstractNumId w:val="3"/>
  </w:num>
  <w:num w:numId="4" w16cid:durableId="1199778844">
    <w:abstractNumId w:val="15"/>
  </w:num>
  <w:num w:numId="5" w16cid:durableId="1938980820">
    <w:abstractNumId w:val="0"/>
  </w:num>
  <w:num w:numId="6" w16cid:durableId="937982433">
    <w:abstractNumId w:val="7"/>
  </w:num>
  <w:num w:numId="7" w16cid:durableId="1654211366">
    <w:abstractNumId w:val="1"/>
  </w:num>
  <w:num w:numId="8" w16cid:durableId="1481187104">
    <w:abstractNumId w:val="9"/>
  </w:num>
  <w:num w:numId="9" w16cid:durableId="2098819692">
    <w:abstractNumId w:val="8"/>
  </w:num>
  <w:num w:numId="10" w16cid:durableId="61680366">
    <w:abstractNumId w:val="13"/>
  </w:num>
  <w:num w:numId="11" w16cid:durableId="703410247">
    <w:abstractNumId w:val="4"/>
  </w:num>
  <w:num w:numId="12" w16cid:durableId="645402871">
    <w:abstractNumId w:val="5"/>
  </w:num>
  <w:num w:numId="13" w16cid:durableId="224488062">
    <w:abstractNumId w:val="2"/>
  </w:num>
  <w:num w:numId="14" w16cid:durableId="1317415909">
    <w:abstractNumId w:val="12"/>
  </w:num>
  <w:num w:numId="15" w16cid:durableId="1226994319">
    <w:abstractNumId w:val="6"/>
  </w:num>
  <w:num w:numId="16" w16cid:durableId="196457402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autoHyphenation/>
  <w:consecutiveHyphenLimit w:val="3"/>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awAttachedTemplate" w:val="Bericht.owt"/>
    <w:docVar w:name="OawBuiltInDocProps" w:val="&lt;OawBuiltInDocProps&gt;&lt;default profileUID=&quot;0&quot;&gt;&lt;word&gt;&lt;keywords&gt;&lt;/keywords&gt;&lt;comments&gt;&lt;/comments&gt;&lt;hyperlinkBase&gt;&lt;/hyperlinkBase&gt;&lt;fileName&gt;&lt;/fileName&gt;&lt;category&gt;&lt;/category&gt;&lt;company&gt;&lt;/company&gt;&lt;author&gt;&lt;value type=&quot;OawDocProperty&quot; name=&quot;Author.Name&quot;&gt;&lt;separator text=&quot;&quot;&gt;&lt;/separator&gt;&lt;format text=&quot;&quot;&gt;&lt;/format&gt;&lt;/value&gt;&lt;/author&gt;&lt;defaultFilename&gt;&lt;value type=&quot;OawBookmark&quot; name=&quot;Subject&quot;&gt;&lt;separator text=&quot;&quot;&gt;&lt;/separator&gt;&lt;format text=&quot;&quot;&gt;&lt;/format&gt;&lt;/value&gt;&lt;/defaultFilename&gt;&lt;/word&gt;&lt;PDF&gt;&lt;keywords&gt;&lt;/keywords&gt;&lt;comments&gt;&lt;/comments&gt;&lt;hyperlinkBase&gt;&lt;/hyperlinkBase&gt;&lt;fileName&gt;&lt;/fileName&gt;&lt;category&gt;&lt;/category&gt;&lt;company&gt;&lt;/company&gt;&lt;author&gt;&lt;value type=&quot;OawDocProperty&quot; name=&quot;Author.Name&quot;&gt;&lt;separator text=&quot;&quot;&gt;&lt;/separator&gt;&lt;format text=&quot;&quot;&gt;&lt;/format&gt;&lt;/value&gt;&lt;/author&gt;&lt;defaultFilename&gt;&lt;value type=&quot;OawBookmark&quot; name=&quot;Subject&quot;&gt;&lt;separator text=&quot;&quot;&gt;&lt;/separator&gt;&lt;format text=&quot;&quot;&gt;&lt;/format&gt;&lt;/value&gt;&lt;/defaultFilename&gt;&lt;/PDF&gt;&lt;/default&gt;&lt;/OawBuiltInDocProps&gt;_x000d_"/>
    <w:docVar w:name="OawCreatedWithOfficeatworkVersion" w:val="4.8 (4.8.452)"/>
    <w:docVar w:name="OawCreatedWithProjectID" w:val="swissgridch"/>
    <w:docVar w:name="OawCreatedWithProjectVersion" w:val="67"/>
    <w:docVar w:name="oawDefinitionTmpl" w:val="&lt;document&gt;&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Bookmark name=&quot;Text&quot;&gt;&lt;profile type=&quot;default&quot; UID=&quot;&quot; sameAsDefault=&quot;0&quot;&gt;&lt;/profile&gt;&lt;/OawBookmark&gt;_x000d__x0009_&lt;OawDocProperty name=&quot;Recipient.Introduction&quot;&gt;&lt;profile type=&quot;default&quot; UID=&quot;&quot; sameAsDefault=&quot;0&quot;&gt;&lt;documentProperty UID=&quot;2003080714212273705547&quot; dataSourceUID=&quot;prj.2004031513484256983218&quot;/&gt;&lt;type type=&quot;OawRecipient&quot;&gt;&lt;OawRecipient table=&quot;Data&quot; field=&quot;Introduction&quot;/&gt;&lt;/type&gt;&lt;/profile&gt;&lt;/OawDocProperty&gt;_x000d__x0009_&lt;OawDocProperty name=&quot;Recipient.Closing&quot;&gt;&lt;profile type=&quot;default&quot; UID=&quot;&quot; sameAsDefault=&quot;0&quot;&gt;&lt;documentProperty UID=&quot;2003080714212273705547&quot; dataSourceUID=&quot;prj.2004031513484256983218&quot;/&gt;&lt;type type=&quot;OawRecipient&quot;&gt;&lt;OawRecipient table=&quot;Data&quot; field=&quot;Closing&quot;/&gt;&lt;/type&gt;&lt;/profile&gt;&lt;/OawDocProperty&gt;_x000d__x0009_&lt;OawDocProperty name=&quot;CustomField.PPTPresentationDate&quot;&gt;&lt;profile type=&quot;default&quot; UID=&quot;&quot; sameAsDefault=&quot;0&quot;&gt;&lt;documentProperty UID=&quot;2004112217333376588294&quot; dataSourceUID=&quot;prj.2004111209271974627605&quot;/&gt;&lt;type type=&quot;OawCustomFields&quot;&gt;&lt;OawCustomFields field=&quot;Datum&quot;/&gt;&lt;/type&gt;&lt;/profile&gt;&lt;/OawDocProperty&gt;_x000d__x0009_&lt;OawDocProperty name=&quot;CustomField.DocumentDate&quot;&gt;&lt;profile type=&quot;default&quot; UID=&quot;&quot; sameAsDefault=&quot;0&quot;&gt;&lt;documentProperty UID=&quot;2004112217333376588294&quot; dataSourceUID=&quot;prj.2004111209271974627605&quot;/&gt;&lt;type type=&quot;OawCustomFields&quot;&gt;&lt;OawCustomFields table=&quot;Data&quot; field=&quot;DocumentDate&quot;/&gt;&lt;/type&gt;&lt;/profile&gt;&lt;/OawDocProperty&gt;_x000d__x0009_&lt;OawDocProperty name=&quot;CustomField.ClassificationLetterFax&quot;&gt;&lt;profile type=&quot;default&quot; UID=&quot;&quot; sameAsDefault=&quot;0&quot;&gt;&lt;documentProperty UID=&quot;2004112217333376588294&quot; dataSourceUID=&quot;prj.2004111209271974627605&quot;/&gt;&lt;type type=&quot;OawCustomFields&quot;&gt;&lt;OawCustomFields table=&quot;Data&quot; field=&quot;ClassificationLetterFax&quot;/&gt;&lt;/type&gt;&lt;/profile&gt;&lt;/OawDocProperty&gt;_x000d__x0009_&lt;OawDocProperty name=&quot;CustomField.Version&quot;&gt;&lt;profile type=&quot;default&quot; UID=&quot;&quot; sameAsDefault=&quot;0&quot;&gt;&lt;documentProperty UID=&quot;2004112217333376588294&quot; dataSourceUID=&quot;prj.2004111209271974627605&quot;/&gt;&lt;type type=&quot;OawCustomFields&quot;&gt;&lt;OawCustomFields table=&quot;Data&quot; field=&quot;Version&quot;/&gt;&lt;/type&gt;&lt;/profile&gt;&lt;/OawDocProperty&gt;_x000d__x0009_&lt;OawDocProperty name=&quot;Doc.Heading&quot;&gt;&lt;profile type=&quot;default&quot; UID=&quot;&quot; sameAsDefault=&quot;0&quot;&gt;&lt;documentProperty UID=&quot;2003060614150123456789&quot; dataSourceUID=&quot;2003060614150123456789&quot;/&gt;&lt;type type=&quot;OawLanguage&quot;&gt;&lt;OawLanguage UID=&quot;Doc.Heading&quot;/&gt;&lt;/type&gt;&lt;/profile&gt;&lt;/OawDocProperty&gt;_x000d_&lt;/document&gt;_x000d_"/>
    <w:docVar w:name="OawDistributionEnabled" w:val="&lt;Profiles&gt;&lt;Distribution type=&quot;2&quot; UID=&quot;2003010711185094343750537&quot;/&gt;&lt;Distribution type=&quot;2&quot; UID=&quot;4&quot;/&gt;&lt;Distribution type=&quot;1&quot; UID=&quot;2006120514175878093883&quot;/&gt;&lt;Distribution type=&quot;3&quot; UID=&quot;2006120514401556040061&quot;/&gt;&lt;/Profiles&gt;_x000d_"/>
    <w:docVar w:name="OawDocProp.2003060614150123456789" w:val="&lt;source&gt;&lt;profile type=&quot;default&quot; UID=&quot;&quot; sameAsDefault=&quot;0&quot;&gt;&lt;SQL&gt;SELECT Value, UID FROM Data WHERE LCID = '%WhereLCID%';&lt;/SQL&gt;&lt;OawDocProperty name=&quot;Doc.Text&quot; field=&quot;Doc.Text&quot;/&gt;&lt;OawDocProperty name=&quot;Doc.Heading&quot; field=&quot;Doc.Heading&quot;/&gt;&lt;/profile&gt;&lt;/source&gt;"/>
    <w:docVar w:name="OawDocProp.2003080714212273705547" w:val="&lt;source&gt;&lt;Fields List=&quot;EMail|Introduction|Closing&quot;/&gt;&lt;profile type=&quot;default&quot; UID=&quot;&quot; sameAsDefault=&quot;0&quot;&gt;&lt;OawDocProperty name=&quot;Recipient.EMail&quot; field=&quot;EMail&quot;/&gt;&lt;OawDocProperty name=&quot;Recipient.Introduction&quot; field=&quot;Introduction&quot;/&gt;&lt;OawDocProperty name=&quot;Recipient.Closing&quot; field=&quot;Closing&quot;/&gt;&lt;/profile&gt;&lt;/source&gt;"/>
    <w:docVar w:name="OawDocProp.2004112217333376588294" w:val="&lt;source&gt;&lt;Fields List=&quot;Datum|DocumentDate|ClassificationLetterFax|Version&quot;/&gt;&lt;profile type=&quot;default&quot; UID=&quot;&quot; sameAsDefault=&quot;0&quot;&gt;&lt;OawDocProperty name=&quot;CustomField.PPTPresentationDate&quot; field=&quot;Datum&quot;/&gt;&lt;OawDocProperty name=&quot;CustomField.DocumentDate&quot; field=&quot;DocumentDate&quot;/&gt;&lt;OawDocProperty name=&quot;CustomField.ClassificationLetterFax&quot; field=&quot;ClassificationLetterFax&quot;/&gt;&lt;OawDocProperty name=&quot;CustomField.Version&quot; field=&quot;Version&quot;/&gt;&lt;/profile&gt;&lt;/source&gt;"/>
    <w:docVar w:name="OawDocProp.2006040509495284662868" w:val="&lt;source&gt;&lt;Fields List=&quot;Name&quot;/&gt;&lt;profile type=&quot;default&quot; UID=&quot;&quot; sameAsDefault=&quot;0&quot;&gt;&lt;OawDocProperty name=&quot;Author.Name&quot; field=&quot;Name&quot;/&gt;&lt;/profile&gt;&lt;/source&gt;"/>
    <w:docVar w:name="OawDocPropSource" w:val="&lt;DocProps&gt;&lt;DocProp UID=&quot;2003080714212273705547&quot; EntryUID=&quot;2019021316100452425563&quot; PrimaryUID=&quot;ClientSuite&quot; Active=&quot;true&quot;&gt;&lt;Field Name=&quot;UID&quot; Value=&quot;2019021316100452425563&quot;/&gt;&lt;Field Name=&quot;IDName&quot; Value=&quot;Empfänger&quot;/&gt;&lt;Field Name=&quot;RecipientPlainUnchanged&quot; Value=&quot;-1&quot;/&gt;&lt;Field Name=&quot;RecipientActive&quot; Value=&quot;-1&quot;/&gt;&lt;Field Name=&quot;RecipientIcon&quot; Value=&quot;Contact&quot;/&gt;&lt;Field Name=&quot;MappingTableLabel&quot; Value=&quot;&quot;/&gt;&lt;Field Name=&quot;MappingTableActive&quot; Value=&quot;&quot;/&gt;&lt;Field Name=&quot;DeliveryOption&quot; Value=&quot;&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quot;/&gt;&lt;Field Name=&quot;AddressSingleLine&quot; Value=&quot;&quot;/&gt;&lt;Field Name=&quot;Telephone&quot; Value=&quot;&quot;/&gt;&lt;Field Name=&quot;Fax&quot; Value=&quot;&quot;/&gt;&lt;Field Name=&quot;EMail&quot; Value=&quot;&quot;/&gt;&lt;Field Name=&quot;CopyTo&quot; Value=&quot;&quot;/&gt;&lt;Field Name=&quot;Introduction&quot; Value=&quot;&quot;/&gt;&lt;Field Name=&quot;Closing&quot; Value=&quot;&quot;/&gt;&lt;Field Name=&quot;FormattedFullAddress&quot; Value=&quot;&quot;/&gt;&lt;Field Name=&quot;CompleteAddressImported&quot; Value=&quot;&quot;/&gt;&lt;/DocProp&gt;&lt;DocProp UID=&quot;2002122011014149059130932&quot; EntryUID=&quot;2003121817293296325874&quot; PrimaryUID=&quot;ClientSuite&quot; Active=&quot;true&quot;&gt;&lt;Field Name=&quot;UID&quot; Value=&quot;2003121817293296325874&quot;/&gt;&lt;Field Name=&quot;IDName&quot; Value=&quot;Swissgrid AG, Aarau&quot;/&gt;&lt;Field Name=&quot;Organisation&quot; Value=&quot;Swissgrid AG&quot;/&gt;&lt;Field Name=&quot;Department&quot; Value=&quot;&quot;/&gt;&lt;Field Name=&quot;Address1&quot; Value=&quot;Bleichemattstrasse 31&quot;/&gt;&lt;Field Name=&quot;Address2&quot; Value=&quot;Postfach&quot;/&gt;&lt;Field Name=&quot;Address3&quot; Value=&quot;5001 Aarau&quot;/&gt;&lt;Field Name=&quot;Address4&quot; Value=&quot;Schweiz&quot;/&gt;&lt;Field Name=&quot;Address5&quot; Value=&quot;&quot;/&gt;&lt;Field Name=&quot;Telefon&quot; Value=&quot;+41 58 580 21 11&quot;/&gt;&lt;Field Name=&quot;Fax&quot; Value=&quot;&quot;/&gt;&lt;Field Name=&quot;Country&quot; Value=&quot;&quot;/&gt;&lt;Field Name=&quot;Email&quot; Value=&quot;info@swissgrid.ch&quot;/&gt;&lt;Field Name=&quot;Internet&quot; Value=&quot;www.swissgrid.ch&quot;/&gt;&lt;Field Name=&quot;City&quot; Value=&quot;Aarau&quot;/&gt;&lt;Field Name=&quot;Footer1&quot; Value=&quot;&quot;/&gt;&lt;Field Name=&quot;WdA4LogoColorPortrait&quot; Value=&quot;%Logos%\Wd_Portrait.2100.300.emf&quot;/&gt;&lt;Field Name=&quot;WdA4LogoBlackWhitePortrait&quot; Value=&quot;%Logos%\Wd_Portrait.BW.2100.300.emf&quot;/&gt;&lt;Field Name=&quot;WdA4LogoColorQuer&quot; Value=&quot;%Logos%\Wd_Landscape.2970.300.wmf&quot;/&gt;&lt;Field Name=&quot;WdA4LogoBlackWhiteQuer&quot; Value=&quot;%Logos%\Wd_Landscape.BW.2970.300.wmf&quot;/&gt;&lt;Field Name=&quot;OlLogoSignature&quot; Value=&quot;%Logos%\Ol_Logo_swissgrid.jpg&quot;/&gt;&lt;Field Name=&quot;OlAppText&quot; Value=&quot;&quot;/&gt;&lt;Field Name=&quot;OlAppLogo&quot; Value=&quot;%Logos%\powertage-de.png&quot;/&gt;&lt;Field Name=&quot;OlAppLink&quot; Value=&quot;https://www.powertage.ch&quot;/&gt;&lt;Field Name=&quot;Data_UID&quot; Value=&quot;2018052508343937370453&quot;/&gt;&lt;Field Name=&quot;Field_Name&quot; Value=&quot;Organisation&quot;/&gt;&lt;Field Name=&quot;Field_UID&quot; Value=&quot;20030218192812312660470231&quot;/&gt;&lt;Field Name=&quot;ML_LCID&quot; Value=&quot;2055&quot;/&gt;&lt;Field Name=&quot;ML_Value&quot; Value=&quot;Swissgrid AG&quot;/&gt;&lt;/DocProp&gt;&lt;DocProp UID=&quot;2006040509495284662868&quot; EntryUID=&quot;2003121817293296325874&quot; PrimaryUID=&quot;ClientSuite&quot; Active=&quot;true&quot;&gt;&lt;Field Name=&quot;UID&quot; Value=&quot;2003121817293296325874&quot;/&gt;&lt;Field Name=&quot;IDName&quot; Value=&quot;Maier Samuel&quot;/&gt;&lt;Field Name=&quot;Name&quot; Value=&quot;Samuel Maier&quot;/&gt;&lt;Field Name=&quot;DirectPhone&quot; Value=&quot;+41 58 580 27 43&quot;/&gt;&lt;Field Name=&quot;DirectFax&quot; Value=&quot;&quot;/&gt;&lt;Field Name=&quot;Mobile&quot; Value=&quot;+41 79 173 29 86&quot;/&gt;&lt;Field Name=&quot;EMail&quot; Value=&quot;samuel.maier@swissgrid.ch&quot;/&gt;&lt;Field Name=&quot;Function&quot; Value=&quot;Senior Procurement Manager&quot;/&gt;&lt;Field Name=&quot;Signature&quot; Value=&quot;%Signatures%\.color.700.300.jpg&quot;/&gt;&lt;Field Name=&quot;Initials&quot; Value=&quot;&quot;/&gt;&lt;Field Name=&quot;Department&quot; Value=&quot;Corporate Services&quot;/&gt;&lt;Field Name=&quot;OfficeAddress&quot; Value=&quot;Bleichemattstrasse 31, Homezone 3-E/A&quot;/&gt;&lt;Field Name=&quot;Internet&quot; Value=&quot;www.swissgrid.ch&quot;/&gt;&lt;Field Name=&quot;Data_UID&quot; Value=&quot;2338298922238191681657512637218823157fdfefffi&quot;/&gt;&lt;Field Name=&quot;Field_Name&quot; Value=&quot;Function&quot;/&gt;&lt;Field Name=&quot;Field_UID&quot; Value=&quot;20030218193546317206510590&quot;/&gt;&lt;Field Name=&quot;ML_LCID&quot; Value=&quot;2055&quot;/&gt;&lt;Field Name=&quot;ML_Value&quot; Value=&quot;Senior Procurement Manager&quot;/&gt;&lt;/DocProp&gt;&lt;DocProp UID=&quot;200212191811121321310321301031x&quot; EntryUID=&quot;2003121817293296325874&quot; PrimaryUID=&quot;ClientSuite&quot; Active=&quot;true&quot;&gt;&lt;Field Name=&quot;UID&quot; Value=&quot;2003121817293296325874&quot;/&gt;&lt;Field Name=&quot;IDName&quot; Value=&quot;Maier Samuel&quot;/&gt;&lt;Field Name=&quot;Name&quot; Value=&quot;Samuel Maier&quot;/&gt;&lt;Field Name=&quot;DirectPhone&quot; Value=&quot;+41 58 580 27 43&quot;/&gt;&lt;Field Name=&quot;DirectFax&quot; Value=&quot;&quot;/&gt;&lt;Field Name=&quot;Mobile&quot; Value=&quot;+41 79 173 29 86&quot;/&gt;&lt;Field Name=&quot;EMail&quot; Value=&quot;samuel.maier@swissgrid.ch&quot;/&gt;&lt;Field Name=&quot;Function&quot; Value=&quot;Senior Procurement Manager&quot;/&gt;&lt;Field Name=&quot;Signature&quot; Value=&quot;%Signatures%\.color.700.300.jpg&quot;/&gt;&lt;Field Name=&quot;Initials&quot; Value=&quot;&quot;/&gt;&lt;Field Name=&quot;Department&quot; Value=&quot;Corporate Services&quot;/&gt;&lt;Field Name=&quot;OfficeAddress&quot; Value=&quot;Bleichemattstrasse 31, Homezone 3-E/A&quot;/&gt;&lt;Field Name=&quot;Internet&quot; Value=&quot;www.swissgrid.ch&quot;/&gt;&lt;Field Name=&quot;Data_UID&quot; Value=&quot;2338298922238191681657512637218823157fdfefffi&quot;/&gt;&lt;Field Name=&quot;Field_Name&quot; Value=&quot;Function&quot;/&gt;&lt;Field Name=&quot;Field_UID&quot; Value=&quot;20030218193546317206510590&quot;/&gt;&lt;Field Name=&quot;ML_LCID&quot; Value=&quot;2055&quot;/&gt;&lt;Field Name=&quot;ML_Value&quot; Value=&quot;Senior Procurement Manager&quot;/&gt;&lt;/DocProp&gt;&lt;DocProp UID=&quot;2012022909485456170131&quot; EntryUID=&quot;2003121817293296325874&quot; PrimaryUID=&quot;ClientSuite&quot; Active=&quot;true&quot;&gt;&lt;Field Name=&quot;UID&quot; Value=&quot;2003121817293296325874&quot;/&gt;&lt;Field Name=&quot;IDName&quot; Value=&quot;CS-PC-IP&quot;/&gt;&lt;Field Name=&quot;Department&quot; Value=&quot;Infrastructure Procurement&quot;/&gt;&lt;Field Name=&quot;Data_UID&quot; Value=&quot;2017092710065287968436&quot;/&gt;&lt;Field Name=&quot;Field_Name&quot; Value=&quot;&quot;/&gt;&lt;Field Name=&quot;Field_UID&quot; Value=&quot;&quot;/&gt;&lt;Field Name=&quot;ML_LCID&quot; Value=&quot;&quot;/&gt;&lt;Field Name=&quot;ML_Value&quot; Value=&quot;&quot;/&gt;&lt;/DocProp&gt;&lt;DocProp UID=&quot;2002122010583847234010578&quot; EntryUID=&quot;2003121817293296325874&quot; PrimaryUID=&quot;ClientSuite&quot; Active=&quot;true&quot;&gt;&lt;Field Name=&quot;UID&quot; Value=&quot;2003121817293296325874&quot;/&gt;&lt;Field Name=&quot;IDName&quot; Value=&quot;Maier Samuel&quot;/&gt;&lt;Field Name=&quot;Name&quot; Value=&quot;Samuel Maier&quot;/&gt;&lt;Field Name=&quot;DirectPhone&quot; Value=&quot;+41 58 580 27 43&quot;/&gt;&lt;Field Name=&quot;DirectFax&quot; Value=&quot;&quot;/&gt;&lt;Field Name=&quot;Mobile&quot; Value=&quot;+41 79 173 29 86&quot;/&gt;&lt;Field Name=&quot;EMail&quot; Value=&quot;samuel.maier@swissgrid.ch&quot;/&gt;&lt;Field Name=&quot;Function&quot; Value=&quot;Senior Procurement Manager&quot;/&gt;&lt;Field Name=&quot;Signature&quot; Value=&quot;%Signatures%\.color.700.300.jpg&quot;/&gt;&lt;Field Name=&quot;Initials&quot; Value=&quot;&quot;/&gt;&lt;Field Name=&quot;Department&quot; Value=&quot;Corporate Services&quot;/&gt;&lt;Field Name=&quot;OfficeAddress&quot; Value=&quot;Bleichemattstrasse 31, Homezone 3-E/A&quot;/&gt;&lt;Field Name=&quot;Internet&quot; Value=&quot;www.swissgrid.ch&quot;/&gt;&lt;Field Name=&quot;Data_UID&quot; Value=&quot;2338298922238191681657512637218823157fdfefffi&quot;/&gt;&lt;Field Name=&quot;Field_Name&quot; Value=&quot;Function&quot;/&gt;&lt;Field Name=&quot;Field_UID&quot; Value=&quot;20030218193546317206510590&quot;/&gt;&lt;Field Name=&quot;ML_LCID&quot; Value=&quot;2055&quot;/&gt;&lt;Field Name=&quot;ML_Value&quot; Value=&quot;Senior Procurement Manager&quot;/&gt;&lt;/DocProp&gt;&lt;DocProp UID=&quot;2003061115381095709037&quot; EntryUID=&quot;2003121817293296325874&quot; PrimaryUID=&quot;ClientSuite&quot; Active=&quot;true&quot;&gt;&lt;Field Name=&quot;UID&quot; Value=&quot;2003121817293296325874&quot;/&gt;&lt;Field Name=&quot;IDName&quot; Value=&quot;(Leer)&quot;/&gt;&lt;/DocProp&gt;&lt;DocProp UID=&quot;2004112217333376588294&quot; EntryUID=&quot;2003121817293296325874&quot; PrimaryUID=&quot;ClientSuite&quot; Active=&quot;true&quot;&gt;&lt;Field Name=&quot;UID&quot; Value=&quot;2003121817293296325874&quot;/&gt;&lt;Field Name=&quot;Datum&quot; Value=&quot;&quot;/&gt;&lt;Field Name=&quot;DocumentDate&quot; Value=&quot;13. Februar 2019&quot;/&gt;&lt;Field Name=&quot;ClassificationLetterFax&quot; Value=&quot;Intern&quot;/&gt;&lt;Field Name=&quot;Version&quot; Value=&quot;&quot;/&gt;&lt;/DocProp&gt;&lt;DocProp UID=&quot;2004112217290390304928&quot; EntryUID=&quot;2003121817293296325874&quot; PrimaryUID=&quot;ClientSuite&quot; Active=&quot;true&quot;&gt;&lt;Field Name=&quot;UID&quot; Value=&quot;2003121817293296325874&quot;/&gt;&lt;/DocProp&gt;&lt;DocProp UID=&quot;2009082513331568340343&quot; EntryUID=&quot;2003121817293296325874&quot; PrimaryUID=&quot;ClientSuite&quot; Active=&quot;true&quot;&gt;&lt;Field Name=&quot;UID&quot; Value=&quot;2003121817293296325874&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_x0009_&lt;Item Type=&quot;SubMenu&quot; IDName=&quot;CharacterStyles&quot;&gt;_x000d__x0009__x0009_&lt;Item Type=&quot;Button&quot; IDName=&quot;DefaultParagraphFont&quot;  Icon=&quot;3114&quot; Label=&quot;&amp;lt;translate&amp;gt;Style.DefaultParagraphFont&amp;lt;/translate&amp;gt;&quot; Command=&quot;StyleApply&quot; Parameter=&quot;-66&quot;/&gt;_x000d__x0009__x0009_&lt;Item Type=&quot;Button&quot; IDName=&quot;Emphasis&quot;  Icon=&quot;3114&quot; Label=&quot;&amp;lt;translate&amp;gt;Style.Emphasis&amp;lt;/translate&amp;gt;&quot; Command=&quot;StyleApply&quot; Parameter=&quot;-89&quot;/&gt;_x000d__x0009__x0009_&lt;Item Type=&quot;Button&quot; IDName=&quot;Italic&quot;  Icon=&quot;3114&quot; Label=&quot;&amp;lt;translate&amp;gt;Style.Italic&amp;lt;/translate&amp;gt;&quot; Command=&quot;StyleApply&quot; Parameter=&quot;Italic&quot;/&gt;_x000d_                                &lt;Item Type=&quot;Button&quot; IDName=&quot;Description&quot;  Icon=&quot;3114&quot; Label=&quot;&amp;lt;translate&amp;gt;Style.Description&amp;lt;/translate&amp;gt;&quot; Command=&quot;StyleApply&quot; Parameter=&quot;Description&quot;/&gt;_x000d__x0009_&lt;/Item&gt;_x000d__x0009_&lt;Item Type=&quot;SubMenu&quot; IDName=&quot;StructureStyles&quot;&gt;_x000d_                                &lt;Item Type=&quot;Button&quot; IDName=&quot;Text Standard&quot; Icon=&quot;3546&quot; Label=&quot;Text Standard&quot; Command=&quot;StyleApply&quot; Parameter=&quot;Text Standard&quot;/&gt;_x000d_                                &lt;Item Type=&quot;Button&quot; IDName=&quot;NormalKeepTogether&quot; Icon=&quot;3546&quot; Label=&quot;&amp;lt;translate&amp;gt;Style.NormalKeepTogether&amp;lt;/translate&amp;gt;&quot; Command=&quot;StyleApply&quot; Parameter=&quot;NormalKeepTogether&quot;/&gt;_x000d_                                &lt;Item Type=&quot;Separator&quot;/&gt;_x000d__x0009__x0009_&lt;Item Type=&quot;Button&quot; IDName=&quot;Subject&quot; Icon=&quot;3546&quot; Label=&quot;&amp;lt;translate&amp;gt;Style.Subject&amp;lt;/translate&amp;gt;&quot; Command=&quot;StyleApply&quot; Parameter=&quot;Betreff&quot;/&gt;_x000d_                                &lt;Item Type=&quot;Button&quot; IDName=&quot;Title&quot; Icon=&quot;3546&quot; Label=&quot;&amp;lt;translate&amp;gt;Style.Title&amp;lt;/translate&amp;gt;&quot; Command=&quot;StyleApply&quot; Parameter=&quot;-63&quot;/&gt;_x000d__x0009__x0009_&lt;Item Type=&quot;Separator&quot;/&gt;_x000d__x0009__x0009_&lt;Item Type=&quot;Button&quot; IDName=&quot;Heading1&quot; Icon=&quot;3546&quot; Label=&quot;&amp;lt;translate&amp;gt;Style.Heading1&amp;lt;/translate&amp;gt;&quot; Command=&quot;StyleApply&quot; Parameter=&quot;-2&quot;/&gt;_x000d__x0009__x0009_&lt;Item Type=&quot;Button&quot; IDName=&quot;Heading2&quot; Icon=&quot;3546&quot; Label=&quot;&amp;lt;translate&amp;gt;Style.Heading2&amp;lt;/translate&amp;gt;&quot; Command=&quot;StyleApply&quot; Parameter=&quot;-3&quot;/&gt;_x000d__x0009__x0009_&lt;Item Type=&quot;Button&quot; IDName=&quot;Heading3&quot; Icon=&quot;3546&quot; Label=&quot;&amp;lt;translate&amp;gt;Style.Heading3&amp;lt;/translate&amp;gt;&quot; Command=&quot;StyleApply&quot; Parameter=&quot;-4&quot;/&gt;_x000d_                                &lt;Item Type=&quot;Button&quot; IDName=&quot;Heading4&quot; Icon=&quot;3546&quot; Label=&quot;&amp;lt;translate&amp;gt;Style.Heading4&amp;lt;/translate&amp;gt;&quot; Command=&quot;StyleApply&quot; Parameter=&quot;-4&quot;/&gt;_x000d__x0009__x0009_&lt;Item Type=&quot;Separator&quot;/&gt;_x000d__x0009_&lt;/Item&gt;_x000d__x0009_&lt;Item Type=&quot;SubMenu&quot; IDName=&quot;ListStyles&quot;&gt;_x000d__x0009__x0009_&lt;Item Type=&quot;Button&quot; IDName=&quot;ListWithSymbols&quot; Icon=&quot;3546&quot; Label=&quot;&amp;lt;translate&amp;gt;Style.ListWithSymbols&amp;lt;/translate&amp;gt;&quot; Command=&quot;StyleApply&quot; Parameter=&quot;ListWithSymbols&quot;/&gt;_x000d__x0009__x0009_&lt;Item Type=&quot;Button&quot; IDName=&quot;ListWithNumbers&quot; Icon=&quot;3546&quot; Label=&quot;&amp;lt;translate&amp;gt;Style.ListWithNumbers&amp;lt;/translate&amp;gt;&quot; Command=&quot;StyleApply&quot; Parameter=&quot;ListWithNumbers&quot;/&gt;_x000d_                                 &lt;Item Type=&quot;Button&quot; IDName=&quot;ListWithLetters&quot; Icon=&quot;3546&quot; Label=&quot;&amp;lt;translate&amp;gt;Style.ListWithLetters&amp;lt;/translate&amp;gt;&quot; Command=&quot;StyleApply&quot; Parameter=&quot;ListWithLetters&quot;/&gt;_x000d__x0009_&lt;/Item&gt;_x000d_&lt;/MenusDef&gt;"/>
    <w:docVar w:name="OawOMS" w:val="&lt;OawOMS&gt;&lt;send profileUID=&quot;2003010711200895123470110&quot;&gt;&lt;mail&gt;&lt;cc&gt;&lt;/cc&gt;&lt;bcc&gt;&lt;/bcc&gt;&lt;body&gt;&lt;/body&gt;&lt;to&gt;&lt;value type=&quot;OawDocProperty&quot; name=&quot;Recipient.EMail&quot;&gt;&lt;separator text=&quot;&quot;&gt;&lt;/separator&gt;&lt;format text=&quot;&quot;&gt;&lt;/format&gt;&lt;/value&gt;&lt;/to&gt;&lt;subject&gt;&lt;value type=&quot;OawBookmark&quot; name=&quot;Subject&quot;&gt;&lt;separator text=&quot;&quot;&gt;&lt;/separator&gt;&lt;format text=&quot;&quot;&gt;&lt;/format&gt;&lt;/value&gt;&lt;/subject&gt;&lt;/mail&gt;&lt;word&gt;&lt;author&gt;&lt;/author&gt;&lt;manager&gt;&lt;/manager&gt;&lt;company&gt;&lt;/company&gt;&lt;category&gt;&lt;/category&gt;&lt;keywords&gt;&lt;/keywords&gt;&lt;comments&gt;&lt;/comments&gt;&lt;hyperlinkBase&gt;&lt;/hyperlinkBase&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word&gt;&lt;PDF&gt;&lt;author&gt;&lt;/author&gt;&lt;manager&gt;&lt;/manager&gt;&lt;company&gt;&lt;/company&gt;&lt;category&gt;&lt;/category&gt;&lt;keywords&gt;&lt;/keywords&gt;&lt;comments&gt;&lt;/comments&gt;&lt;hyperlinkBase&gt;&lt;/hyperlinkBase&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body&gt;&lt;/body&gt;&lt;to&gt;&lt;value type=&quot;OawDocProperty&quot; name=&quot;Recipient.EMail&quot;&gt;&lt;separator text=&quot;&quot;&gt;&lt;/separator&gt;&lt;format text=&quot;&quot;&gt;&lt;/format&gt;&lt;/value&gt;&lt;/to&gt;&lt;subject&gt;&lt;value type=&quot;OawBookmark&quot; name=&quot;Subject&quot;&gt;&lt;separator text=&quot;&quot;&gt;&lt;/separator&gt;&lt;format text=&quot;&quot;&gt;&lt;/format&gt;&lt;/value&gt;&lt;/subject&gt;&lt;/mail&gt;&lt;word&gt;&lt;subject&gt;&lt;/subject&gt;&lt;author&gt;&lt;/author&gt;&lt;manager&gt;&lt;/manager&gt;&lt;company&gt;&lt;/company&gt;&lt;category&gt;&lt;/category&gt;&lt;keywords&gt;&lt;/keywords&gt;&lt;comments&gt;&lt;/comments&gt;&lt;hyperlinkBase&gt;&lt;/hyperlinkBase&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word&gt;&lt;PDF&gt;&lt;subject&gt;&lt;/subject&gt;&lt;author&gt;&lt;/author&gt;&lt;manager&gt;&lt;/manager&gt;&lt;company&gt;&lt;/company&gt;&lt;category&gt;&lt;/category&gt;&lt;keywords&gt;&lt;/keywords&gt;&lt;comments&gt;&lt;/comments&gt;&lt;hyperlinkBase&gt;&lt;/hyperlinkBase&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PDF&gt;&lt;/send&gt;&lt;send profileUID=&quot;2006121210395821292110&quot;&gt;&lt;mail&gt;&lt;cc&gt;&lt;/cc&gt;&lt;body&gt;&lt;/body&gt;&lt;to&gt;&lt;value type=&quot;OawDocProperty&quot; name=&quot;Recipient.EMail&quot;&gt;&lt;separator text=&quot;&quot;&gt;&lt;/separator&gt;&lt;format text=&quot;&quot;&gt;&lt;/format&gt;&lt;/value&gt;&lt;/to&gt;&lt;subject&gt;&lt;value type=&quot;OawBookmark&quot; name=&quot;Subject&quot;&gt;&lt;separator text=&quot;&quot;&gt;&lt;/separator&gt;&lt;format text=&quot;&quot;&gt;&lt;/format&gt;&lt;/value&gt;&lt;/subject&gt;&lt;/mail&gt;&lt;word&gt;&lt;subject&gt;&lt;/subject&gt;&lt;author&gt;&lt;/author&gt;&lt;manager&gt;&lt;/manager&gt;&lt;company&gt;&lt;/company&gt;&lt;category&gt;&lt;/category&gt;&lt;keywords&gt;&lt;/keywords&gt;&lt;comments&gt;&lt;/comments&gt;&lt;hyperlinkBase&gt;&lt;/hyperlinkBase&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word&gt;&lt;PDF&gt;&lt;subject&gt;&lt;/subject&gt;&lt;author&gt;&lt;/author&gt;&lt;manager&gt;&lt;/manager&gt;&lt;company&gt;&lt;/company&gt;&lt;category&gt;&lt;/category&gt;&lt;keywords&gt;&lt;/keywords&gt;&lt;comments&gt;&lt;/comments&gt;&lt;hyperlinkBase&gt;&lt;/hyperlinkBase&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PDF&gt;&lt;/send&gt;&lt;send profileUID=&quot;2016111410482435322597&quot;&gt;&lt;word&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word&gt;&lt;PDF&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PDF&gt;&lt;mail&gt;&lt;subject&gt;&lt;value type=&quot;OawBookmark&quot; name=&quot;Subject&quot;&gt;&lt;separator text=&quot;&quot;&gt;&lt;/separator&gt;&lt;format text=&quot;&quot;&gt;&lt;/format&gt;&lt;/value&gt;&lt;/subject&gt;&lt;/mail&gt;&lt;/send&gt;&lt;save profileUID=&quot;2004062216425255253277&quot;&gt;&lt;word&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word&gt;&lt;PDF&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PDF&gt;&lt;/save&gt;&lt;save profileUID=&quot;2006120514401556040061&quot;&gt;&lt;word&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word&gt;&lt;PDF&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PDF&gt;&lt;/save&gt;&lt;save profileUID=&quot;2016111410481775126934&quot;&gt;&lt;word&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word&gt;&lt;PDF&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PDF&gt;&lt;/save&gt;&lt;save profileUID=&quot;2006121210441235887611&quot;&gt;&lt;word&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word&gt;&lt;PDF&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PDF&gt;&lt;/save&gt;&lt;/OawOMS&gt;_x000d_"/>
    <w:docVar w:name="oawPaperSize" w:val="7"/>
    <w:docVar w:name="OawPrinterTray.2003010711185094343750537" w:val="&lt;empty/&gt;"/>
    <w:docVar w:name="OawPrinterTray.2006120711380151760646" w:val="&lt;empty/&gt;"/>
    <w:docVar w:name="OawPrinterTray.3" w:val="&lt;empty/&gt;"/>
    <w:docVar w:name="OawPrinterTray.4" w:val="&lt;empty/&gt;"/>
    <w:docVar w:name="OawProjectID" w:val="swissgridch"/>
    <w:docVar w:name="OawRecipients" w:val="&lt;Recipients&gt;&lt;Recipient PrimaryUID=&quot;ClientSuite&quot;&gt;&lt;UID&gt;2019021316100452425563&lt;/UID&gt;&lt;IDName&gt;Empfänger&lt;/IDName&gt;&lt;RecipientPlainUnchanged&gt;-1&lt;/RecipientPlainUnchanged&gt;&lt;RecipientActive&gt;-1&lt;/RecipientActive&gt;&lt;RecipientIcon&gt;Contact&lt;/RecipientIcon&gt;&lt;MappingTableLabel&gt;&lt;/MappingTableLabel&gt;&lt;MappingTableActive&gt;&lt;/MappingTableActive&gt;&lt;DeliveryOption&gt;&lt;/DeliveryOption&gt;&lt;DeliveryOption2&gt;&lt;/DeliveryOption2&gt;&lt;Company&gt;&lt;/Company&gt;&lt;Department&gt;&lt;/Department&gt;&lt;Title&gt;&lt;/Title&gt;&lt;FirstName&gt;&lt;/FirstName&gt;&lt;MiddleName&gt;&lt;/MiddleName&gt;&lt;LastName&gt;&lt;/LastName&gt;&lt;Suffix&gt;&lt;/Suffix&gt;&lt;FullName&gt;&lt;/FullName&gt;&lt;JobTitle&gt;&lt;/JobTitle&gt;&lt;AddressStreet&gt;&lt;/AddressStreet&gt;&lt;AddressZIP&gt;&lt;/AddressZIP&gt;&lt;AddressCity&gt;&lt;/AddressCity&gt;&lt;Address&gt;&lt;/Address&gt;&lt;CompleteAddress&gt;&lt;/CompleteAddress&gt;&lt;AddressSingleLine&gt;&lt;/AddressSingleLine&gt;&lt;Telephone&gt;&lt;/Telephone&gt;&lt;Fax&gt;&lt;/Fax&gt;&lt;EMail&gt;&lt;/EMail&gt;&lt;CopyTo&gt;&lt;/CopyTo&gt;&lt;Introduction&gt;&lt;/Introduction&gt;&lt;Closing&gt;&lt;/Closing&gt;&lt;FormattedFullAddress&gt;&lt;/FormattedFullAddress&gt;&lt;CompleteAddressImported&gt;&lt;/CompleteAddressImported&gt;&lt;/Recipient&gt;&lt;/Recipients&gt;_x000d_"/>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0"/>
    <w:docVar w:name="OawSelectedSource.2004112217290390304928" w:val="&lt;empty/&gt;"/>
    <w:docVar w:name="OawSelectedSource.2004112217333376588294" w:val="&lt;empty/&gt;"/>
    <w:docVar w:name="OawSelectedSource.2006040509495284662868" w:val="&lt;empty/&gt;"/>
    <w:docVar w:name="OawSelectedSource.2012022909485456170131" w:val="&lt;empty/&gt;"/>
    <w:docVar w:name="OawTemplateProperties" w:val="password:=&lt;Semicolon/&gt;MnO`rrvnqc.=;jumpToFirstField:=1;dotReverenceRemove:=0;resizeA4Letter:=1;unpdateDocPropsOnNewOnly:=1;showAllNoteItems:=0;CharCodeChecked:=;CharCodeUnchecked:=;WizardSteps:=0|1|4;DocumentTitle:=;DisplayName:=&lt;translate&gt;Template.Report&lt;/translate&gt;;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Text&quot; Label=&quot;&amp;lt;translate&amp;gt;SmartTemplate.Text&amp;lt;/translate&amp;gt;&quot; Style=&quot;Sub1&quot;/&gt;_x000d_&lt;/TemplPropsCm&gt;"/>
    <w:docVar w:name="OawTemplPropsStm" w:val="&lt;TemplPropsStm xmlns:xsi=&quot;http://www.w3.org/2001/XMLSchema-instance&quot; xsi:noNamespaceSchemaLocation=&quot;TemplPropsStm_1.xsd&quot; SchemaVersion=&quot;1&quot; TemplateID=&quot;&quot; TemplateVersion=&quot;&quot;&gt;_x000d_&lt;Bookmark Name=&quot;Text&quot; Label=&quot;&amp;lt;translate&amp;gt;SmartTemplate.Text&amp;lt;/translate&amp;gt;&quot; Style=&quot;Sub1&quot; /&gt;_x000d_&lt;/TemplPropsStm&gt;"/>
    <w:docVar w:name="officeatworkWordMasterTemplateConfiguration" w:val="&lt;!--Created with officeatwork--&gt;_x000d__x000a_&lt;WordMasterTemplateConfiguration&gt;_x000d__x000a_  &lt;LayoutSets /&gt;_x000d__x000a_  &lt;Pictures&gt;_x000d__x000a_    &lt;Picture Id=&quot;e16b42fa-2831-4f8b-829b-ae8c&quot; IdName=&quot;LogoFirstPage&quot; IsSelected=&quot;False&quot; IsExpanded=&quot;True&quot;&gt;_x000d__x000a_      &lt;PageSetupSpecifics&gt;_x000d__x000a_        &lt;PageSetupSpecific IdName=&quot;LogoA4&quot; PaperSize=&quot;A4&quot; Orientation=&quot;Portrait&quot; IsSelected=&quot;false&quot;&gt;_x000d__x000a_          &lt;Source Value=&quot;[[MasterProperty('Organisation','WdA4LogoColorPortrai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gt;_x000d__x000a_              &lt;Source Value=&quot;[[MasterProperty('Organisation','WdA4LogoBlackWhitePortrait')]]&quot; /&gt;_x000d__x000a_            &lt;/OutputProfileSpecific&gt;_x000d__x000a_            &lt;OutputProfileSpecific Type=&quot;Print&quot; Id=&quot;4&quot; /&gt;_x000d__x000a_            &lt;OutputProfileSpecific Type=&quot;Print&quot; Id=&quot;2006120711380151760646&quot; /&gt;_x000d__x000a_            &lt;OutputProfileSpecific Type=&quot;Save&quot; Id=&quot;2006120514401556040061&quot; /&gt;_x000d__x000a_            &lt;OutputProfileSpecific Type=&quot;Save&quot; Id=&quot;2006121210441235887611&quot; /&gt;_x000d__x000a_            &lt;OutputProfileSpecific Type=&quot;Send&quot; Id=&quot;2006120514175878093883&quot; /&gt;_x000d__x000a_            &lt;OutputProfileSpecific Type=&quot;Send&quot; Id=&quot;2006121210395821292110&quot; /&gt;_x000d__x000a_          &lt;/OutputProfileSpecifics&gt;_x000d__x000a_        &lt;/PageSetupSpecific&gt;_x000d__x000a_      &lt;/PageSetupSpecifics&gt;_x000d__x000a_    &lt;/Picture&gt;_x000d__x000a_    &lt;Picture Id=&quot;dd9050f2-477d-4938-8480-b8f7&quot; IdName=&quot;LogoFollowingPages&quot; IsSelected=&quot;False&quot; IsExpanded=&quot;True&quot;&gt;_x000d__x000a_      &lt;PageSetupSpecifics&gt;_x000d__x000a_        &lt;PageSetupSpecific IdName=&quot;LogoA4&quot; PaperSize=&quot;A4&quot; Orientation=&quot;Portrait&quot; IsSelected=&quot;false&quot;&gt;_x000d__x000a_          &lt;Source Value=&quot;[[MasterProperty('Organisation','WdA4LogoColorPortrai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gt;_x000d__x000a_              &lt;Source Value=&quot;[[MasterProperty('Organisation','WdA4LogoBlackWhitePortrait')]]&quot; /&gt;_x000d__x000a_            &lt;/OutputProfileSpecific&gt;_x000d__x000a_            &lt;OutputProfileSpecific Type=&quot;Print&quot; Id=&quot;4&quot; /&gt;_x000d__x000a_            &lt;OutputProfileSpecific Type=&quot;Print&quot; Id=&quot;2006120711380151760646&quot; /&gt;_x000d__x000a_            &lt;OutputProfileSpecific Type=&quot;Save&quot; Id=&quot;2006120514401556040061&quot; /&gt;_x000d__x000a_            &lt;OutputProfileSpecific Type=&quot;Save&quot; Id=&quot;2006121210441235887611&quot; /&gt;_x000d__x000a_            &lt;OutputProfileSpecific Type=&quot;Send&quot; Id=&quot;2006120514175878093883&quot; /&gt;_x000d__x000a_            &lt;OutputProfileSpecific Type=&quot;Send&quot; Id=&quot;2006121210395821292110&quot; /&gt;_x000d__x000a_          &lt;/OutputProfileSpecifics&gt;_x000d__x000a_        &lt;/PageSetupSpecific&gt;_x000d__x000a_      &lt;/PageSetupSpecifics&gt;_x000d__x000a_    &lt;/Picture&gt;_x000d__x000a_    &lt;Picture Id=&quot;247e2e3f-eb6f-47aa-a94d-b9a4&quot; IdName=&quot;Signature1&quot; IsSelected=&quot;False&quot; IsExpanded=&quot;True&quot;&gt;_x000d__x000a_      &lt;PageSetupSpecifics&gt;_x000d__x000a_        &lt;PageSetupSpecific IdName=&quot;Signature1A4&quot; PaperSize=&quot;A4&quot; Orientation=&quot;Portrait&quot; IsSelected=&quot;true&quot;&gt;_x000d__x000a_          &lt;Source Value=&quot;&quot; /&gt;_x000d__x000a_          &lt;HorizontalPosition Relative=&quot;Character&quot; Alignment=&quot;Left&quot; Unit=&quot;mm&quot;&gt;-0.33&lt;/HorizontalPosition&gt;_x000d__x000a_          &lt;VerticalPosition Relative=&quot;Line&quot; Alignment=&quot;Top&quot; Unit=&quot;mm&quot;&gt;-0.66&lt;/VerticalPosition&gt;_x000d__x000a_          &lt;OutputProfileSpecifics&gt;_x000d__x000a_            &lt;OutputProfileSpecific Type=&quot;Print&quot; Id=&quot;2003010711185094343750537&quot;&gt;_x000d__x000a_              &lt;Source Value=&quot;&quot; /&gt;_x000d__x000a_            &lt;/OutputProfileSpecific&gt;_x000d__x000a_            &lt;OutputProfileSpecific Type=&quot;Print&quot; Id=&quot;4&quot;&gt;_x000d__x000a_              &lt;Source Value=&quot;&quot; /&gt;_x000d__x000a_            &lt;/OutputProfileSpecific&gt;_x000d__x000a_            &lt;OutputProfileSpecific Type=&quot;Print&quot; Id=&quot;2006120711380151760646&quot;&gt;_x000d__x000a_              &lt;Source Value=&quot;[[MasterProperty('Signature1','Signature')]]&quot; /&gt;_x000d__x000a_            &lt;/OutputProfileSpecific&gt;_x000d__x000a_            &lt;OutputProfileSpecific Type=&quot;Save&quot; Id=&quot;2006120514401556040061&quot;&gt;_x000d__x000a_              &lt;Source Value=&quot;[[MasterProperty('Signature1','Signature')]]&quot; /&gt;_x000d__x000a_            &lt;/OutputProfileSpecific&gt;_x000d__x000a_            &lt;OutputProfileSpecific Type=&quot;Save&quot; Id=&quot;2006121210441235887611&quot;&gt;_x000d__x000a_              &lt;Source Value=&quot;[[MasterProperty('Signature1','Signature')]]&quot; /&gt;_x000d__x000a_            &lt;/OutputProfileSpecific&gt;_x000d__x000a_            &lt;OutputProfileSpecific Type=&quot;Send&quot; Id=&quot;2006120514175878093883&quot;&gt;_x000d__x000a_              &lt;Source Value=&quot;[[MasterProperty('Signature1','Signature')]]&quot; /&gt;_x000d__x000a_            &lt;/OutputProfileSpecific&gt;_x000d__x000a_            &lt;OutputProfileSpecific Type=&quot;Send&quot; Id=&quot;2006121210395821292110&quot;&gt;_x000d__x000a_              &lt;Source Value=&quot;[[MasterProperty('Signature1','Signature')]]&quot; /&gt;_x000d__x000a_            &lt;/OutputProfileSpecific&gt;_x000d__x000a_          &lt;/OutputProfileSpecifics&gt;_x000d__x000a_        &lt;/PageSetupSpecific&gt;_x000d__x000a_      &lt;/PageSetupSpecifics&gt;_x000d__x000a_    &lt;/Picture&gt;_x000d__x000a_    &lt;Picture Id=&quot;fb145afa-19b9-4801-9c0a-90db&quot; IdName=&quot;Signature2&quot; IsSelected=&quot;False&quot; IsExpanded=&quot;True&quot;&gt;_x000d__x000a_      &lt;PageSetupSpecifics&gt;_x000d__x000a_        &lt;PageSetupSpecific IdName=&quot;Signature1A4&quot; PaperSize=&quot;A4&quot; Orientation=&quot;Portrait&quot; IsSelected=&quot;false&quot;&gt;_x000d__x000a_          &lt;Source Value=&quot;&quot; /&gt;_x000d__x000a_          &lt;HorizontalPosition Relative=&quot;Character&quot; Alignment=&quot;Left&quot; Unit=&quot;cm&quot;&gt;5.75&lt;/HorizontalPosition&gt;_x000d__x000a_          &lt;VerticalPosition Relative=&quot;Line&quot; Alignment=&quot;Top&quot; Unit=&quot;mm&quot;&gt;-0.66&lt;/VerticalPosition&gt;_x000d__x000a_          &lt;OutputProfileSpecifics&gt;_x000d__x000a_            &lt;OutputProfileSpecific Type=&quot;Print&quot; Id=&quot;2003010711185094343750537&quot;&gt;_x000d__x000a_              &lt;Source Value=&quot;&quot; /&gt;_x000d__x000a_            &lt;/OutputProfileSpecific&gt;_x000d__x000a_            &lt;OutputProfileSpecific Type=&quot;Print&quot; Id=&quot;4&quot;&gt;_x000d__x000a_              &lt;Source Value=&quot;&quot; /&gt;_x000d__x000a_            &lt;/OutputProfileSpecific&gt;_x000d__x000a_            &lt;OutputProfileSpecific Type=&quot;Print&quot; Id=&quot;2006120711380151760646&quot;&gt;_x000d__x000a_              &lt;Source Value=&quot;[[MasterProperty('Signature2','Signature')]]&quot; /&gt;_x000d__x000a_            &lt;/OutputProfileSpecific&gt;_x000d__x000a_            &lt;OutputProfileSpecific Type=&quot;Save&quot; Id=&quot;2006120514401556040061&quot;&gt;_x000d__x000a_              &lt;Source Value=&quot;[[MasterProperty('Signature2','Signature')]]&quot; /&gt;_x000d__x000a_            &lt;/OutputProfileSpecific&gt;_x000d__x000a_            &lt;OutputProfileSpecific Type=&quot;Save&quot; Id=&quot;2006121210441235887611&quot;&gt;_x000d__x000a_              &lt;Source Value=&quot;[[MasterProperty('Signature2','Signature')]]&quot; /&gt;_x000d__x000a_            &lt;/OutputProfileSpecific&gt;_x000d__x000a_            &lt;OutputProfileSpecific Type=&quot;Send&quot; Id=&quot;2006120514175878093883&quot;&gt;_x000d__x000a_              &lt;Source Value=&quot;[[MasterProperty('Signature2','Signature')]]&quot; /&gt;_x000d__x000a_            &lt;/OutputProfileSpecific&gt;_x000d__x000a_            &lt;OutputProfileSpecific Type=&quot;Send&quot; Id=&quot;2006121210395821292110&quot;&gt;_x000d__x000a_              &lt;Source Value=&quot;[[MasterProperty('Signature2','Signature')]]&quot; /&gt;_x000d__x000a_            &lt;/OutputProfileSpecific&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F862D6"/>
    <w:rsid w:val="000004FD"/>
    <w:rsid w:val="00000B86"/>
    <w:rsid w:val="00000C1D"/>
    <w:rsid w:val="000012FF"/>
    <w:rsid w:val="000015FD"/>
    <w:rsid w:val="00001886"/>
    <w:rsid w:val="00002B8D"/>
    <w:rsid w:val="00006C62"/>
    <w:rsid w:val="00007904"/>
    <w:rsid w:val="000113F7"/>
    <w:rsid w:val="00013033"/>
    <w:rsid w:val="000139BD"/>
    <w:rsid w:val="000143A8"/>
    <w:rsid w:val="0002316E"/>
    <w:rsid w:val="0002542A"/>
    <w:rsid w:val="000255A6"/>
    <w:rsid w:val="00025E24"/>
    <w:rsid w:val="000260A8"/>
    <w:rsid w:val="00027DEE"/>
    <w:rsid w:val="00031532"/>
    <w:rsid w:val="0003620C"/>
    <w:rsid w:val="00040FD6"/>
    <w:rsid w:val="00042233"/>
    <w:rsid w:val="00042314"/>
    <w:rsid w:val="00042CCD"/>
    <w:rsid w:val="00045495"/>
    <w:rsid w:val="00045F9E"/>
    <w:rsid w:val="00046074"/>
    <w:rsid w:val="00046527"/>
    <w:rsid w:val="00046F02"/>
    <w:rsid w:val="000472D9"/>
    <w:rsid w:val="00047422"/>
    <w:rsid w:val="0005055C"/>
    <w:rsid w:val="00053020"/>
    <w:rsid w:val="00053E99"/>
    <w:rsid w:val="00054AD0"/>
    <w:rsid w:val="00055195"/>
    <w:rsid w:val="00055FA5"/>
    <w:rsid w:val="00056DF6"/>
    <w:rsid w:val="0006059F"/>
    <w:rsid w:val="00061C54"/>
    <w:rsid w:val="00062C3F"/>
    <w:rsid w:val="00063F01"/>
    <w:rsid w:val="0006442B"/>
    <w:rsid w:val="00064C35"/>
    <w:rsid w:val="00067A2E"/>
    <w:rsid w:val="0007072C"/>
    <w:rsid w:val="00070AB5"/>
    <w:rsid w:val="00070CFA"/>
    <w:rsid w:val="00071DA9"/>
    <w:rsid w:val="00074C03"/>
    <w:rsid w:val="0007615F"/>
    <w:rsid w:val="00076F4F"/>
    <w:rsid w:val="00080156"/>
    <w:rsid w:val="00080AA6"/>
    <w:rsid w:val="000823BF"/>
    <w:rsid w:val="0008328A"/>
    <w:rsid w:val="00083F7D"/>
    <w:rsid w:val="000857FF"/>
    <w:rsid w:val="00085AC7"/>
    <w:rsid w:val="00085CF1"/>
    <w:rsid w:val="000869C0"/>
    <w:rsid w:val="000879E9"/>
    <w:rsid w:val="00092745"/>
    <w:rsid w:val="00093094"/>
    <w:rsid w:val="000943AB"/>
    <w:rsid w:val="0009446B"/>
    <w:rsid w:val="00095C12"/>
    <w:rsid w:val="00095FDD"/>
    <w:rsid w:val="000962F8"/>
    <w:rsid w:val="00096678"/>
    <w:rsid w:val="00096CB3"/>
    <w:rsid w:val="000A0AD7"/>
    <w:rsid w:val="000A2204"/>
    <w:rsid w:val="000A4144"/>
    <w:rsid w:val="000A576D"/>
    <w:rsid w:val="000A5D1B"/>
    <w:rsid w:val="000A5D8F"/>
    <w:rsid w:val="000A6412"/>
    <w:rsid w:val="000A67FE"/>
    <w:rsid w:val="000A6F78"/>
    <w:rsid w:val="000A758C"/>
    <w:rsid w:val="000A7BE1"/>
    <w:rsid w:val="000B3B9B"/>
    <w:rsid w:val="000B3F17"/>
    <w:rsid w:val="000C01D4"/>
    <w:rsid w:val="000C16E9"/>
    <w:rsid w:val="000C1966"/>
    <w:rsid w:val="000C3513"/>
    <w:rsid w:val="000C36CA"/>
    <w:rsid w:val="000C41D5"/>
    <w:rsid w:val="000C5D3C"/>
    <w:rsid w:val="000C6078"/>
    <w:rsid w:val="000D0AB2"/>
    <w:rsid w:val="000D10FB"/>
    <w:rsid w:val="000D2C93"/>
    <w:rsid w:val="000D422C"/>
    <w:rsid w:val="000D6181"/>
    <w:rsid w:val="000D65F9"/>
    <w:rsid w:val="000D6776"/>
    <w:rsid w:val="000E387C"/>
    <w:rsid w:val="000E5ECD"/>
    <w:rsid w:val="000E6D3D"/>
    <w:rsid w:val="000E7678"/>
    <w:rsid w:val="000F06AB"/>
    <w:rsid w:val="000F08FE"/>
    <w:rsid w:val="000F0C07"/>
    <w:rsid w:val="000F26B7"/>
    <w:rsid w:val="000F35E0"/>
    <w:rsid w:val="000F760A"/>
    <w:rsid w:val="000F79CA"/>
    <w:rsid w:val="00100419"/>
    <w:rsid w:val="001006CE"/>
    <w:rsid w:val="0010098D"/>
    <w:rsid w:val="00101AA2"/>
    <w:rsid w:val="00102439"/>
    <w:rsid w:val="001039FC"/>
    <w:rsid w:val="00103E4A"/>
    <w:rsid w:val="00104BB7"/>
    <w:rsid w:val="00105406"/>
    <w:rsid w:val="00105F42"/>
    <w:rsid w:val="0010677B"/>
    <w:rsid w:val="00106B46"/>
    <w:rsid w:val="0010768A"/>
    <w:rsid w:val="00107953"/>
    <w:rsid w:val="0011086F"/>
    <w:rsid w:val="00111881"/>
    <w:rsid w:val="001125B5"/>
    <w:rsid w:val="00112CE9"/>
    <w:rsid w:val="00112EB3"/>
    <w:rsid w:val="0011312B"/>
    <w:rsid w:val="00114492"/>
    <w:rsid w:val="00121BB5"/>
    <w:rsid w:val="0012405E"/>
    <w:rsid w:val="00125A93"/>
    <w:rsid w:val="00126AEB"/>
    <w:rsid w:val="001277FB"/>
    <w:rsid w:val="00127820"/>
    <w:rsid w:val="0013159A"/>
    <w:rsid w:val="001349C9"/>
    <w:rsid w:val="00137205"/>
    <w:rsid w:val="00137978"/>
    <w:rsid w:val="001402EF"/>
    <w:rsid w:val="00142B69"/>
    <w:rsid w:val="00144D04"/>
    <w:rsid w:val="00146849"/>
    <w:rsid w:val="001507E3"/>
    <w:rsid w:val="00150824"/>
    <w:rsid w:val="001514BA"/>
    <w:rsid w:val="00152D5D"/>
    <w:rsid w:val="00153FBB"/>
    <w:rsid w:val="0015431A"/>
    <w:rsid w:val="001543B5"/>
    <w:rsid w:val="00154FB5"/>
    <w:rsid w:val="001568F7"/>
    <w:rsid w:val="001577BA"/>
    <w:rsid w:val="00157852"/>
    <w:rsid w:val="0016057B"/>
    <w:rsid w:val="00161D21"/>
    <w:rsid w:val="00162B74"/>
    <w:rsid w:val="0016532A"/>
    <w:rsid w:val="00167AB7"/>
    <w:rsid w:val="00167C8E"/>
    <w:rsid w:val="00173FEA"/>
    <w:rsid w:val="00174296"/>
    <w:rsid w:val="001748E8"/>
    <w:rsid w:val="00175489"/>
    <w:rsid w:val="00175F4C"/>
    <w:rsid w:val="001766E8"/>
    <w:rsid w:val="00177CF1"/>
    <w:rsid w:val="001806B9"/>
    <w:rsid w:val="00181F82"/>
    <w:rsid w:val="001827B8"/>
    <w:rsid w:val="0018281A"/>
    <w:rsid w:val="00183F88"/>
    <w:rsid w:val="00184153"/>
    <w:rsid w:val="00184BF9"/>
    <w:rsid w:val="001859D8"/>
    <w:rsid w:val="00186D97"/>
    <w:rsid w:val="0019025C"/>
    <w:rsid w:val="00190973"/>
    <w:rsid w:val="00191FB0"/>
    <w:rsid w:val="001924CC"/>
    <w:rsid w:val="00193EBD"/>
    <w:rsid w:val="00194AC9"/>
    <w:rsid w:val="00196F3D"/>
    <w:rsid w:val="001A0D83"/>
    <w:rsid w:val="001A0F54"/>
    <w:rsid w:val="001A1866"/>
    <w:rsid w:val="001A1EB8"/>
    <w:rsid w:val="001A338B"/>
    <w:rsid w:val="001A4B48"/>
    <w:rsid w:val="001A52F9"/>
    <w:rsid w:val="001A5983"/>
    <w:rsid w:val="001A7235"/>
    <w:rsid w:val="001A72EA"/>
    <w:rsid w:val="001B0EE0"/>
    <w:rsid w:val="001B5008"/>
    <w:rsid w:val="001B5BCF"/>
    <w:rsid w:val="001B5D8B"/>
    <w:rsid w:val="001B5DBA"/>
    <w:rsid w:val="001B6D19"/>
    <w:rsid w:val="001B6EFD"/>
    <w:rsid w:val="001C0602"/>
    <w:rsid w:val="001C1ADF"/>
    <w:rsid w:val="001C28DD"/>
    <w:rsid w:val="001C5F5C"/>
    <w:rsid w:val="001C6B1D"/>
    <w:rsid w:val="001C6F7F"/>
    <w:rsid w:val="001C7D7A"/>
    <w:rsid w:val="001D0110"/>
    <w:rsid w:val="001D2BBE"/>
    <w:rsid w:val="001D3149"/>
    <w:rsid w:val="001D35F1"/>
    <w:rsid w:val="001D38CA"/>
    <w:rsid w:val="001E050F"/>
    <w:rsid w:val="001E13F7"/>
    <w:rsid w:val="001E1D4D"/>
    <w:rsid w:val="001E66FF"/>
    <w:rsid w:val="001E751B"/>
    <w:rsid w:val="001E7815"/>
    <w:rsid w:val="001F2EDA"/>
    <w:rsid w:val="001F3AC4"/>
    <w:rsid w:val="001F5040"/>
    <w:rsid w:val="001F57CB"/>
    <w:rsid w:val="0020387E"/>
    <w:rsid w:val="002039E7"/>
    <w:rsid w:val="0020635A"/>
    <w:rsid w:val="002067BD"/>
    <w:rsid w:val="002067F2"/>
    <w:rsid w:val="00207C4B"/>
    <w:rsid w:val="00210AC8"/>
    <w:rsid w:val="00213236"/>
    <w:rsid w:val="002138DC"/>
    <w:rsid w:val="00214BC1"/>
    <w:rsid w:val="00216B14"/>
    <w:rsid w:val="00216E3E"/>
    <w:rsid w:val="00217403"/>
    <w:rsid w:val="00217E42"/>
    <w:rsid w:val="0022005A"/>
    <w:rsid w:val="00220E60"/>
    <w:rsid w:val="00222B0C"/>
    <w:rsid w:val="00223DBA"/>
    <w:rsid w:val="0022436B"/>
    <w:rsid w:val="002244E2"/>
    <w:rsid w:val="0022480B"/>
    <w:rsid w:val="00224B2D"/>
    <w:rsid w:val="00226A0E"/>
    <w:rsid w:val="00227F92"/>
    <w:rsid w:val="00230319"/>
    <w:rsid w:val="00230C11"/>
    <w:rsid w:val="002315B5"/>
    <w:rsid w:val="00235ABC"/>
    <w:rsid w:val="002363A3"/>
    <w:rsid w:val="00240C44"/>
    <w:rsid w:val="00243375"/>
    <w:rsid w:val="00243529"/>
    <w:rsid w:val="00245CDD"/>
    <w:rsid w:val="00245CED"/>
    <w:rsid w:val="00246792"/>
    <w:rsid w:val="00246A2E"/>
    <w:rsid w:val="002522AD"/>
    <w:rsid w:val="002532BF"/>
    <w:rsid w:val="00253748"/>
    <w:rsid w:val="00253FD3"/>
    <w:rsid w:val="002565F6"/>
    <w:rsid w:val="00257163"/>
    <w:rsid w:val="002571B1"/>
    <w:rsid w:val="00260364"/>
    <w:rsid w:val="002608EF"/>
    <w:rsid w:val="00260D46"/>
    <w:rsid w:val="00261637"/>
    <w:rsid w:val="002645DC"/>
    <w:rsid w:val="002650E6"/>
    <w:rsid w:val="00266784"/>
    <w:rsid w:val="00267613"/>
    <w:rsid w:val="00271915"/>
    <w:rsid w:val="00272287"/>
    <w:rsid w:val="002735F0"/>
    <w:rsid w:val="00273CE6"/>
    <w:rsid w:val="00273E62"/>
    <w:rsid w:val="00276705"/>
    <w:rsid w:val="0027785F"/>
    <w:rsid w:val="00277FD9"/>
    <w:rsid w:val="00281097"/>
    <w:rsid w:val="00282F4C"/>
    <w:rsid w:val="00284AA5"/>
    <w:rsid w:val="00286BF5"/>
    <w:rsid w:val="00286E37"/>
    <w:rsid w:val="00287C9F"/>
    <w:rsid w:val="00290B29"/>
    <w:rsid w:val="0029350F"/>
    <w:rsid w:val="00294BDD"/>
    <w:rsid w:val="002A344B"/>
    <w:rsid w:val="002A5023"/>
    <w:rsid w:val="002A53C0"/>
    <w:rsid w:val="002A66F2"/>
    <w:rsid w:val="002A688E"/>
    <w:rsid w:val="002A7DDB"/>
    <w:rsid w:val="002B09D5"/>
    <w:rsid w:val="002B0DC1"/>
    <w:rsid w:val="002B12AC"/>
    <w:rsid w:val="002B1E64"/>
    <w:rsid w:val="002B1EE1"/>
    <w:rsid w:val="002B29CD"/>
    <w:rsid w:val="002B3964"/>
    <w:rsid w:val="002B4648"/>
    <w:rsid w:val="002B4B0D"/>
    <w:rsid w:val="002B4C22"/>
    <w:rsid w:val="002B509B"/>
    <w:rsid w:val="002B6145"/>
    <w:rsid w:val="002B6C69"/>
    <w:rsid w:val="002C0580"/>
    <w:rsid w:val="002C0DF8"/>
    <w:rsid w:val="002C169A"/>
    <w:rsid w:val="002C23C5"/>
    <w:rsid w:val="002C3427"/>
    <w:rsid w:val="002C4086"/>
    <w:rsid w:val="002C442B"/>
    <w:rsid w:val="002C60DF"/>
    <w:rsid w:val="002C61B2"/>
    <w:rsid w:val="002C69AD"/>
    <w:rsid w:val="002C7FCD"/>
    <w:rsid w:val="002D3384"/>
    <w:rsid w:val="002D3631"/>
    <w:rsid w:val="002D3DF6"/>
    <w:rsid w:val="002D44CC"/>
    <w:rsid w:val="002D7A3D"/>
    <w:rsid w:val="002E0B33"/>
    <w:rsid w:val="002E0D9B"/>
    <w:rsid w:val="002E5FAE"/>
    <w:rsid w:val="002E6B88"/>
    <w:rsid w:val="002E739E"/>
    <w:rsid w:val="002F0E22"/>
    <w:rsid w:val="002F186C"/>
    <w:rsid w:val="002F1DAA"/>
    <w:rsid w:val="002F2CD7"/>
    <w:rsid w:val="002F3B70"/>
    <w:rsid w:val="002F3CE5"/>
    <w:rsid w:val="002F4AE5"/>
    <w:rsid w:val="002F4E44"/>
    <w:rsid w:val="002F6A26"/>
    <w:rsid w:val="002F6C16"/>
    <w:rsid w:val="002F6D01"/>
    <w:rsid w:val="00303785"/>
    <w:rsid w:val="00305124"/>
    <w:rsid w:val="0030591A"/>
    <w:rsid w:val="003060EE"/>
    <w:rsid w:val="00307DB2"/>
    <w:rsid w:val="00310232"/>
    <w:rsid w:val="00312AE1"/>
    <w:rsid w:val="00315936"/>
    <w:rsid w:val="003164D2"/>
    <w:rsid w:val="00316A5E"/>
    <w:rsid w:val="00322D36"/>
    <w:rsid w:val="00324C0B"/>
    <w:rsid w:val="00325AED"/>
    <w:rsid w:val="00326E72"/>
    <w:rsid w:val="00327147"/>
    <w:rsid w:val="003306E0"/>
    <w:rsid w:val="00330D8B"/>
    <w:rsid w:val="00332E4D"/>
    <w:rsid w:val="0033371B"/>
    <w:rsid w:val="00334ABA"/>
    <w:rsid w:val="003355A6"/>
    <w:rsid w:val="00335B07"/>
    <w:rsid w:val="00335CE5"/>
    <w:rsid w:val="0033753A"/>
    <w:rsid w:val="0034186D"/>
    <w:rsid w:val="00341A52"/>
    <w:rsid w:val="003448D9"/>
    <w:rsid w:val="003449A4"/>
    <w:rsid w:val="00344ED4"/>
    <w:rsid w:val="00345EF6"/>
    <w:rsid w:val="00346AC7"/>
    <w:rsid w:val="00346E3C"/>
    <w:rsid w:val="003477D1"/>
    <w:rsid w:val="00347AA2"/>
    <w:rsid w:val="00351E83"/>
    <w:rsid w:val="00354536"/>
    <w:rsid w:val="00355276"/>
    <w:rsid w:val="00355935"/>
    <w:rsid w:val="00356732"/>
    <w:rsid w:val="003569E9"/>
    <w:rsid w:val="00357B7E"/>
    <w:rsid w:val="0036187A"/>
    <w:rsid w:val="003625CF"/>
    <w:rsid w:val="00364A3A"/>
    <w:rsid w:val="00367DC7"/>
    <w:rsid w:val="003709E4"/>
    <w:rsid w:val="003709F4"/>
    <w:rsid w:val="00373D34"/>
    <w:rsid w:val="00374BD5"/>
    <w:rsid w:val="0037768B"/>
    <w:rsid w:val="00377FD1"/>
    <w:rsid w:val="00381693"/>
    <w:rsid w:val="003818C4"/>
    <w:rsid w:val="0038235C"/>
    <w:rsid w:val="003826E8"/>
    <w:rsid w:val="0038353C"/>
    <w:rsid w:val="00383A59"/>
    <w:rsid w:val="00390F5C"/>
    <w:rsid w:val="00391A0B"/>
    <w:rsid w:val="0039335F"/>
    <w:rsid w:val="0039601B"/>
    <w:rsid w:val="00396159"/>
    <w:rsid w:val="003A0EAA"/>
    <w:rsid w:val="003A293A"/>
    <w:rsid w:val="003A48DF"/>
    <w:rsid w:val="003A4A30"/>
    <w:rsid w:val="003A550E"/>
    <w:rsid w:val="003A5C7A"/>
    <w:rsid w:val="003B00DE"/>
    <w:rsid w:val="003B0380"/>
    <w:rsid w:val="003B171A"/>
    <w:rsid w:val="003B17E5"/>
    <w:rsid w:val="003B20F7"/>
    <w:rsid w:val="003B2A99"/>
    <w:rsid w:val="003B439F"/>
    <w:rsid w:val="003B49C1"/>
    <w:rsid w:val="003B4C2F"/>
    <w:rsid w:val="003B5D88"/>
    <w:rsid w:val="003B5EFA"/>
    <w:rsid w:val="003C02B9"/>
    <w:rsid w:val="003C32ED"/>
    <w:rsid w:val="003D3D45"/>
    <w:rsid w:val="003D3E0B"/>
    <w:rsid w:val="003D41C5"/>
    <w:rsid w:val="003D67C8"/>
    <w:rsid w:val="003D6DCE"/>
    <w:rsid w:val="003D7507"/>
    <w:rsid w:val="003D7D8A"/>
    <w:rsid w:val="003E0DDE"/>
    <w:rsid w:val="003E1212"/>
    <w:rsid w:val="003E281D"/>
    <w:rsid w:val="003E3DFB"/>
    <w:rsid w:val="003E46AD"/>
    <w:rsid w:val="003E7CC4"/>
    <w:rsid w:val="003F1FE7"/>
    <w:rsid w:val="003F28E9"/>
    <w:rsid w:val="003F34CE"/>
    <w:rsid w:val="003F42DF"/>
    <w:rsid w:val="003F5FB4"/>
    <w:rsid w:val="003F610B"/>
    <w:rsid w:val="003F6F41"/>
    <w:rsid w:val="003F738E"/>
    <w:rsid w:val="00400A6C"/>
    <w:rsid w:val="00400D06"/>
    <w:rsid w:val="004032E6"/>
    <w:rsid w:val="00405B04"/>
    <w:rsid w:val="00407EB9"/>
    <w:rsid w:val="004100E2"/>
    <w:rsid w:val="00410585"/>
    <w:rsid w:val="004140F0"/>
    <w:rsid w:val="004157B1"/>
    <w:rsid w:val="0041733A"/>
    <w:rsid w:val="004173AA"/>
    <w:rsid w:val="004173F8"/>
    <w:rsid w:val="0041744E"/>
    <w:rsid w:val="00420341"/>
    <w:rsid w:val="00421981"/>
    <w:rsid w:val="00422101"/>
    <w:rsid w:val="00424E3A"/>
    <w:rsid w:val="00430709"/>
    <w:rsid w:val="00430EA8"/>
    <w:rsid w:val="004324CD"/>
    <w:rsid w:val="00433DC5"/>
    <w:rsid w:val="004352EB"/>
    <w:rsid w:val="0043615A"/>
    <w:rsid w:val="0043661F"/>
    <w:rsid w:val="004370E3"/>
    <w:rsid w:val="00440442"/>
    <w:rsid w:val="004410AB"/>
    <w:rsid w:val="00442F98"/>
    <w:rsid w:val="00443293"/>
    <w:rsid w:val="00443B8C"/>
    <w:rsid w:val="00444595"/>
    <w:rsid w:val="004472F7"/>
    <w:rsid w:val="00447D0F"/>
    <w:rsid w:val="0045054B"/>
    <w:rsid w:val="004506F2"/>
    <w:rsid w:val="00450991"/>
    <w:rsid w:val="0045191B"/>
    <w:rsid w:val="00453852"/>
    <w:rsid w:val="0045460B"/>
    <w:rsid w:val="00454640"/>
    <w:rsid w:val="0045542D"/>
    <w:rsid w:val="004578C7"/>
    <w:rsid w:val="004614E6"/>
    <w:rsid w:val="00462AB9"/>
    <w:rsid w:val="00464258"/>
    <w:rsid w:val="00467057"/>
    <w:rsid w:val="004756EF"/>
    <w:rsid w:val="00476223"/>
    <w:rsid w:val="00477838"/>
    <w:rsid w:val="0048075E"/>
    <w:rsid w:val="0048135D"/>
    <w:rsid w:val="004825EC"/>
    <w:rsid w:val="004843C5"/>
    <w:rsid w:val="0048532C"/>
    <w:rsid w:val="00485BEE"/>
    <w:rsid w:val="00486D68"/>
    <w:rsid w:val="004913B4"/>
    <w:rsid w:val="00491F9C"/>
    <w:rsid w:val="00492DF2"/>
    <w:rsid w:val="00493944"/>
    <w:rsid w:val="00493BA7"/>
    <w:rsid w:val="00494AD2"/>
    <w:rsid w:val="00496494"/>
    <w:rsid w:val="00496D8E"/>
    <w:rsid w:val="004A060F"/>
    <w:rsid w:val="004A184E"/>
    <w:rsid w:val="004A2BC0"/>
    <w:rsid w:val="004A2BF1"/>
    <w:rsid w:val="004A6381"/>
    <w:rsid w:val="004A6F67"/>
    <w:rsid w:val="004B0CDF"/>
    <w:rsid w:val="004B123A"/>
    <w:rsid w:val="004B187A"/>
    <w:rsid w:val="004B2305"/>
    <w:rsid w:val="004B2D16"/>
    <w:rsid w:val="004B4872"/>
    <w:rsid w:val="004B5430"/>
    <w:rsid w:val="004B59DA"/>
    <w:rsid w:val="004B5B41"/>
    <w:rsid w:val="004B782C"/>
    <w:rsid w:val="004C0BB2"/>
    <w:rsid w:val="004C2307"/>
    <w:rsid w:val="004C38EB"/>
    <w:rsid w:val="004C4029"/>
    <w:rsid w:val="004C47DD"/>
    <w:rsid w:val="004C5E07"/>
    <w:rsid w:val="004C766B"/>
    <w:rsid w:val="004C7840"/>
    <w:rsid w:val="004C7FDE"/>
    <w:rsid w:val="004D4318"/>
    <w:rsid w:val="004D44F7"/>
    <w:rsid w:val="004D5695"/>
    <w:rsid w:val="004D5BA8"/>
    <w:rsid w:val="004D5C7D"/>
    <w:rsid w:val="004E03AA"/>
    <w:rsid w:val="004E1981"/>
    <w:rsid w:val="004E1A72"/>
    <w:rsid w:val="004E1A89"/>
    <w:rsid w:val="004E23E3"/>
    <w:rsid w:val="004E310A"/>
    <w:rsid w:val="004E34F0"/>
    <w:rsid w:val="004F2D40"/>
    <w:rsid w:val="004F35B8"/>
    <w:rsid w:val="004F3675"/>
    <w:rsid w:val="004F3702"/>
    <w:rsid w:val="004F3C4A"/>
    <w:rsid w:val="004F42A9"/>
    <w:rsid w:val="004F45B5"/>
    <w:rsid w:val="004F4C96"/>
    <w:rsid w:val="004F5462"/>
    <w:rsid w:val="004F5B0B"/>
    <w:rsid w:val="004F710D"/>
    <w:rsid w:val="004F75DC"/>
    <w:rsid w:val="00502FBC"/>
    <w:rsid w:val="00504E96"/>
    <w:rsid w:val="00505A75"/>
    <w:rsid w:val="005063E5"/>
    <w:rsid w:val="00510DCD"/>
    <w:rsid w:val="005124EC"/>
    <w:rsid w:val="005137B2"/>
    <w:rsid w:val="0051393E"/>
    <w:rsid w:val="00514E0C"/>
    <w:rsid w:val="005165D9"/>
    <w:rsid w:val="005169EE"/>
    <w:rsid w:val="00517798"/>
    <w:rsid w:val="005204F3"/>
    <w:rsid w:val="005208A4"/>
    <w:rsid w:val="00520D9C"/>
    <w:rsid w:val="00522912"/>
    <w:rsid w:val="00523E16"/>
    <w:rsid w:val="00524861"/>
    <w:rsid w:val="00524CB3"/>
    <w:rsid w:val="0052586F"/>
    <w:rsid w:val="00525948"/>
    <w:rsid w:val="005265AF"/>
    <w:rsid w:val="00526FC1"/>
    <w:rsid w:val="00530340"/>
    <w:rsid w:val="00530500"/>
    <w:rsid w:val="005327DE"/>
    <w:rsid w:val="00534CD8"/>
    <w:rsid w:val="00536696"/>
    <w:rsid w:val="0053694E"/>
    <w:rsid w:val="00540C80"/>
    <w:rsid w:val="00541551"/>
    <w:rsid w:val="00542461"/>
    <w:rsid w:val="00543E1A"/>
    <w:rsid w:val="00544134"/>
    <w:rsid w:val="005444FC"/>
    <w:rsid w:val="005458D6"/>
    <w:rsid w:val="00546D7E"/>
    <w:rsid w:val="005473B1"/>
    <w:rsid w:val="0055005A"/>
    <w:rsid w:val="005501AA"/>
    <w:rsid w:val="00550F8A"/>
    <w:rsid w:val="0055129B"/>
    <w:rsid w:val="00551427"/>
    <w:rsid w:val="00552F8E"/>
    <w:rsid w:val="00553DA4"/>
    <w:rsid w:val="00555A7D"/>
    <w:rsid w:val="00555C99"/>
    <w:rsid w:val="00556A7A"/>
    <w:rsid w:val="00556C68"/>
    <w:rsid w:val="00557113"/>
    <w:rsid w:val="00557B1F"/>
    <w:rsid w:val="005614CC"/>
    <w:rsid w:val="0056425E"/>
    <w:rsid w:val="005661FE"/>
    <w:rsid w:val="0056693A"/>
    <w:rsid w:val="00573B2C"/>
    <w:rsid w:val="005745DC"/>
    <w:rsid w:val="00581358"/>
    <w:rsid w:val="005826CE"/>
    <w:rsid w:val="00582E4A"/>
    <w:rsid w:val="005839C7"/>
    <w:rsid w:val="0058480A"/>
    <w:rsid w:val="00585731"/>
    <w:rsid w:val="005861ED"/>
    <w:rsid w:val="00586E75"/>
    <w:rsid w:val="00590358"/>
    <w:rsid w:val="00590C63"/>
    <w:rsid w:val="005913D0"/>
    <w:rsid w:val="00593B31"/>
    <w:rsid w:val="0059469D"/>
    <w:rsid w:val="005954BC"/>
    <w:rsid w:val="0059770D"/>
    <w:rsid w:val="005A01A4"/>
    <w:rsid w:val="005A051D"/>
    <w:rsid w:val="005A23B8"/>
    <w:rsid w:val="005A4BDE"/>
    <w:rsid w:val="005A5799"/>
    <w:rsid w:val="005A6216"/>
    <w:rsid w:val="005A6E7A"/>
    <w:rsid w:val="005A6F54"/>
    <w:rsid w:val="005A72C2"/>
    <w:rsid w:val="005B06BC"/>
    <w:rsid w:val="005B0ADF"/>
    <w:rsid w:val="005B23C5"/>
    <w:rsid w:val="005B2675"/>
    <w:rsid w:val="005C1B96"/>
    <w:rsid w:val="005C42DB"/>
    <w:rsid w:val="005D1BFE"/>
    <w:rsid w:val="005D2234"/>
    <w:rsid w:val="005D2476"/>
    <w:rsid w:val="005D27F0"/>
    <w:rsid w:val="005D4BC3"/>
    <w:rsid w:val="005D5331"/>
    <w:rsid w:val="005D6681"/>
    <w:rsid w:val="005E110D"/>
    <w:rsid w:val="005E4B5A"/>
    <w:rsid w:val="005E7427"/>
    <w:rsid w:val="005E7E3B"/>
    <w:rsid w:val="005F3E01"/>
    <w:rsid w:val="005F43A0"/>
    <w:rsid w:val="005F60E5"/>
    <w:rsid w:val="00600178"/>
    <w:rsid w:val="006010CA"/>
    <w:rsid w:val="0060122D"/>
    <w:rsid w:val="006019BC"/>
    <w:rsid w:val="00603849"/>
    <w:rsid w:val="00603924"/>
    <w:rsid w:val="006039F3"/>
    <w:rsid w:val="00604DA0"/>
    <w:rsid w:val="00604F72"/>
    <w:rsid w:val="006056BE"/>
    <w:rsid w:val="00605A37"/>
    <w:rsid w:val="00605EF9"/>
    <w:rsid w:val="00607200"/>
    <w:rsid w:val="00607715"/>
    <w:rsid w:val="006078FC"/>
    <w:rsid w:val="0061276F"/>
    <w:rsid w:val="00612C20"/>
    <w:rsid w:val="006141F9"/>
    <w:rsid w:val="00616D59"/>
    <w:rsid w:val="006171AA"/>
    <w:rsid w:val="00617433"/>
    <w:rsid w:val="006178A6"/>
    <w:rsid w:val="0062010B"/>
    <w:rsid w:val="00620FCF"/>
    <w:rsid w:val="006222F5"/>
    <w:rsid w:val="00623BD3"/>
    <w:rsid w:val="00623DB2"/>
    <w:rsid w:val="00624709"/>
    <w:rsid w:val="00630CD1"/>
    <w:rsid w:val="0063352C"/>
    <w:rsid w:val="00633DF7"/>
    <w:rsid w:val="00634439"/>
    <w:rsid w:val="00634725"/>
    <w:rsid w:val="00634C2C"/>
    <w:rsid w:val="00636B5B"/>
    <w:rsid w:val="00642127"/>
    <w:rsid w:val="00642412"/>
    <w:rsid w:val="006443AF"/>
    <w:rsid w:val="00644B7E"/>
    <w:rsid w:val="006479A5"/>
    <w:rsid w:val="00647BB3"/>
    <w:rsid w:val="00650751"/>
    <w:rsid w:val="00652824"/>
    <w:rsid w:val="006549D1"/>
    <w:rsid w:val="00655B58"/>
    <w:rsid w:val="00657096"/>
    <w:rsid w:val="00657433"/>
    <w:rsid w:val="006606D9"/>
    <w:rsid w:val="00661099"/>
    <w:rsid w:val="00663B0E"/>
    <w:rsid w:val="0066460F"/>
    <w:rsid w:val="00665FFA"/>
    <w:rsid w:val="0066771E"/>
    <w:rsid w:val="006711A4"/>
    <w:rsid w:val="00671999"/>
    <w:rsid w:val="00672E7C"/>
    <w:rsid w:val="00673293"/>
    <w:rsid w:val="00673A05"/>
    <w:rsid w:val="00673B69"/>
    <w:rsid w:val="00674643"/>
    <w:rsid w:val="00674F43"/>
    <w:rsid w:val="00676795"/>
    <w:rsid w:val="006778F7"/>
    <w:rsid w:val="00681715"/>
    <w:rsid w:val="0068176F"/>
    <w:rsid w:val="00683536"/>
    <w:rsid w:val="006837C3"/>
    <w:rsid w:val="00684F3B"/>
    <w:rsid w:val="006851D4"/>
    <w:rsid w:val="00685F6F"/>
    <w:rsid w:val="00690AE2"/>
    <w:rsid w:val="00690F63"/>
    <w:rsid w:val="00694094"/>
    <w:rsid w:val="006964F7"/>
    <w:rsid w:val="006A06DB"/>
    <w:rsid w:val="006A0A28"/>
    <w:rsid w:val="006A2149"/>
    <w:rsid w:val="006A27FE"/>
    <w:rsid w:val="006A3B74"/>
    <w:rsid w:val="006A49EA"/>
    <w:rsid w:val="006A4EAF"/>
    <w:rsid w:val="006A5329"/>
    <w:rsid w:val="006A7570"/>
    <w:rsid w:val="006B131C"/>
    <w:rsid w:val="006B1740"/>
    <w:rsid w:val="006B57DD"/>
    <w:rsid w:val="006B5AF9"/>
    <w:rsid w:val="006B79BA"/>
    <w:rsid w:val="006C1A16"/>
    <w:rsid w:val="006C4F2E"/>
    <w:rsid w:val="006D0F07"/>
    <w:rsid w:val="006D1378"/>
    <w:rsid w:val="006D5563"/>
    <w:rsid w:val="006D6524"/>
    <w:rsid w:val="006D7709"/>
    <w:rsid w:val="006E2AE9"/>
    <w:rsid w:val="006E333F"/>
    <w:rsid w:val="006E3670"/>
    <w:rsid w:val="006E468D"/>
    <w:rsid w:val="006E6A17"/>
    <w:rsid w:val="006F0E81"/>
    <w:rsid w:val="006F1145"/>
    <w:rsid w:val="006F14BE"/>
    <w:rsid w:val="006F3554"/>
    <w:rsid w:val="006F356D"/>
    <w:rsid w:val="006F3FE9"/>
    <w:rsid w:val="006F684B"/>
    <w:rsid w:val="006F695C"/>
    <w:rsid w:val="00704275"/>
    <w:rsid w:val="00705BE6"/>
    <w:rsid w:val="007069DE"/>
    <w:rsid w:val="00706FA1"/>
    <w:rsid w:val="00707DB2"/>
    <w:rsid w:val="007106B4"/>
    <w:rsid w:val="007115F8"/>
    <w:rsid w:val="007124B5"/>
    <w:rsid w:val="00712CE8"/>
    <w:rsid w:val="00715C2B"/>
    <w:rsid w:val="0071604E"/>
    <w:rsid w:val="00716188"/>
    <w:rsid w:val="00721E45"/>
    <w:rsid w:val="00722D7F"/>
    <w:rsid w:val="00722E87"/>
    <w:rsid w:val="00724426"/>
    <w:rsid w:val="00725C0D"/>
    <w:rsid w:val="00726271"/>
    <w:rsid w:val="00726D4F"/>
    <w:rsid w:val="00726DC9"/>
    <w:rsid w:val="00726E75"/>
    <w:rsid w:val="00727559"/>
    <w:rsid w:val="00730FCB"/>
    <w:rsid w:val="00732BB2"/>
    <w:rsid w:val="00735FA5"/>
    <w:rsid w:val="00736344"/>
    <w:rsid w:val="007369E6"/>
    <w:rsid w:val="007371A4"/>
    <w:rsid w:val="00743B12"/>
    <w:rsid w:val="007504F8"/>
    <w:rsid w:val="0075153A"/>
    <w:rsid w:val="00752CCA"/>
    <w:rsid w:val="00753A78"/>
    <w:rsid w:val="00754D24"/>
    <w:rsid w:val="00755386"/>
    <w:rsid w:val="0075602D"/>
    <w:rsid w:val="00756593"/>
    <w:rsid w:val="0076101E"/>
    <w:rsid w:val="00761036"/>
    <w:rsid w:val="0076118F"/>
    <w:rsid w:val="00762330"/>
    <w:rsid w:val="00762A1B"/>
    <w:rsid w:val="00763CBC"/>
    <w:rsid w:val="00764CA8"/>
    <w:rsid w:val="00764FB3"/>
    <w:rsid w:val="00765219"/>
    <w:rsid w:val="00765B59"/>
    <w:rsid w:val="00767FBD"/>
    <w:rsid w:val="00770538"/>
    <w:rsid w:val="00771D53"/>
    <w:rsid w:val="007740C9"/>
    <w:rsid w:val="00774668"/>
    <w:rsid w:val="00776C5A"/>
    <w:rsid w:val="00776F7B"/>
    <w:rsid w:val="00777DE0"/>
    <w:rsid w:val="00781760"/>
    <w:rsid w:val="00781AFD"/>
    <w:rsid w:val="007906D5"/>
    <w:rsid w:val="00792169"/>
    <w:rsid w:val="007954AE"/>
    <w:rsid w:val="007956AD"/>
    <w:rsid w:val="007961DF"/>
    <w:rsid w:val="007974F3"/>
    <w:rsid w:val="007A29C3"/>
    <w:rsid w:val="007A5DF0"/>
    <w:rsid w:val="007A6C13"/>
    <w:rsid w:val="007A7AA5"/>
    <w:rsid w:val="007A7B93"/>
    <w:rsid w:val="007B27F1"/>
    <w:rsid w:val="007B3681"/>
    <w:rsid w:val="007B47B8"/>
    <w:rsid w:val="007B4F79"/>
    <w:rsid w:val="007B6605"/>
    <w:rsid w:val="007B7128"/>
    <w:rsid w:val="007C1ED8"/>
    <w:rsid w:val="007C40A6"/>
    <w:rsid w:val="007C4472"/>
    <w:rsid w:val="007C6AB3"/>
    <w:rsid w:val="007C7082"/>
    <w:rsid w:val="007D0797"/>
    <w:rsid w:val="007D098D"/>
    <w:rsid w:val="007D28D1"/>
    <w:rsid w:val="007D29E8"/>
    <w:rsid w:val="007D4FC1"/>
    <w:rsid w:val="007D5890"/>
    <w:rsid w:val="007D5D98"/>
    <w:rsid w:val="007D66F7"/>
    <w:rsid w:val="007D6E58"/>
    <w:rsid w:val="007D728A"/>
    <w:rsid w:val="007E0390"/>
    <w:rsid w:val="007E097A"/>
    <w:rsid w:val="007E1DF6"/>
    <w:rsid w:val="007E607B"/>
    <w:rsid w:val="007E70D9"/>
    <w:rsid w:val="007E7788"/>
    <w:rsid w:val="007F0F48"/>
    <w:rsid w:val="007F4B4F"/>
    <w:rsid w:val="007F4F57"/>
    <w:rsid w:val="007F680B"/>
    <w:rsid w:val="007F6BF2"/>
    <w:rsid w:val="007F6FBA"/>
    <w:rsid w:val="00800E72"/>
    <w:rsid w:val="00801234"/>
    <w:rsid w:val="0080273A"/>
    <w:rsid w:val="008033AD"/>
    <w:rsid w:val="00803F80"/>
    <w:rsid w:val="00805CA9"/>
    <w:rsid w:val="00806619"/>
    <w:rsid w:val="00807471"/>
    <w:rsid w:val="0081080E"/>
    <w:rsid w:val="0081082E"/>
    <w:rsid w:val="00810944"/>
    <w:rsid w:val="00811486"/>
    <w:rsid w:val="008135F8"/>
    <w:rsid w:val="0081366F"/>
    <w:rsid w:val="0081368D"/>
    <w:rsid w:val="00815218"/>
    <w:rsid w:val="00815B2E"/>
    <w:rsid w:val="008167AA"/>
    <w:rsid w:val="0081763D"/>
    <w:rsid w:val="00817739"/>
    <w:rsid w:val="008210FC"/>
    <w:rsid w:val="00822335"/>
    <w:rsid w:val="008229A0"/>
    <w:rsid w:val="00823211"/>
    <w:rsid w:val="008237F8"/>
    <w:rsid w:val="00824186"/>
    <w:rsid w:val="0082506D"/>
    <w:rsid w:val="00825083"/>
    <w:rsid w:val="0082595C"/>
    <w:rsid w:val="0082654D"/>
    <w:rsid w:val="0082798D"/>
    <w:rsid w:val="00831F9A"/>
    <w:rsid w:val="00833FC7"/>
    <w:rsid w:val="00834A2E"/>
    <w:rsid w:val="00835FCD"/>
    <w:rsid w:val="0083629B"/>
    <w:rsid w:val="0084095A"/>
    <w:rsid w:val="008410FB"/>
    <w:rsid w:val="00841B09"/>
    <w:rsid w:val="00842209"/>
    <w:rsid w:val="008452CF"/>
    <w:rsid w:val="00845AD3"/>
    <w:rsid w:val="008462B8"/>
    <w:rsid w:val="00846501"/>
    <w:rsid w:val="008468B7"/>
    <w:rsid w:val="00847BDD"/>
    <w:rsid w:val="00847F3A"/>
    <w:rsid w:val="00847FA3"/>
    <w:rsid w:val="0085120B"/>
    <w:rsid w:val="0085142C"/>
    <w:rsid w:val="00851847"/>
    <w:rsid w:val="00853756"/>
    <w:rsid w:val="008550AB"/>
    <w:rsid w:val="00855F70"/>
    <w:rsid w:val="00856DAC"/>
    <w:rsid w:val="0086178D"/>
    <w:rsid w:val="00861EC9"/>
    <w:rsid w:val="00863EBD"/>
    <w:rsid w:val="008648C0"/>
    <w:rsid w:val="00866570"/>
    <w:rsid w:val="00871BAF"/>
    <w:rsid w:val="00871D7C"/>
    <w:rsid w:val="008734EB"/>
    <w:rsid w:val="00877941"/>
    <w:rsid w:val="00880663"/>
    <w:rsid w:val="008823C2"/>
    <w:rsid w:val="00882BCF"/>
    <w:rsid w:val="00882F08"/>
    <w:rsid w:val="00884CAE"/>
    <w:rsid w:val="00887E43"/>
    <w:rsid w:val="00890613"/>
    <w:rsid w:val="00891326"/>
    <w:rsid w:val="008913D6"/>
    <w:rsid w:val="00892411"/>
    <w:rsid w:val="00895067"/>
    <w:rsid w:val="00897044"/>
    <w:rsid w:val="0089777A"/>
    <w:rsid w:val="008A0B15"/>
    <w:rsid w:val="008A1D90"/>
    <w:rsid w:val="008A52DB"/>
    <w:rsid w:val="008A5328"/>
    <w:rsid w:val="008A5525"/>
    <w:rsid w:val="008A779A"/>
    <w:rsid w:val="008B02FC"/>
    <w:rsid w:val="008B0C14"/>
    <w:rsid w:val="008B1D06"/>
    <w:rsid w:val="008B1D64"/>
    <w:rsid w:val="008B40D9"/>
    <w:rsid w:val="008C11A4"/>
    <w:rsid w:val="008C2FD1"/>
    <w:rsid w:val="008C5E89"/>
    <w:rsid w:val="008D00AE"/>
    <w:rsid w:val="008D0610"/>
    <w:rsid w:val="008D067C"/>
    <w:rsid w:val="008D1953"/>
    <w:rsid w:val="008D3782"/>
    <w:rsid w:val="008D5A15"/>
    <w:rsid w:val="008E0D53"/>
    <w:rsid w:val="008E546E"/>
    <w:rsid w:val="008E6C8D"/>
    <w:rsid w:val="008F02E6"/>
    <w:rsid w:val="008F29C7"/>
    <w:rsid w:val="008F2BBD"/>
    <w:rsid w:val="008F3BA0"/>
    <w:rsid w:val="008F3E3C"/>
    <w:rsid w:val="008F41DC"/>
    <w:rsid w:val="008F4CBF"/>
    <w:rsid w:val="008F7000"/>
    <w:rsid w:val="0090040C"/>
    <w:rsid w:val="00900618"/>
    <w:rsid w:val="00902509"/>
    <w:rsid w:val="0090305D"/>
    <w:rsid w:val="00904C14"/>
    <w:rsid w:val="00905132"/>
    <w:rsid w:val="00905189"/>
    <w:rsid w:val="00906385"/>
    <w:rsid w:val="00906BE0"/>
    <w:rsid w:val="00914F32"/>
    <w:rsid w:val="00915EB8"/>
    <w:rsid w:val="00916027"/>
    <w:rsid w:val="0091717D"/>
    <w:rsid w:val="00917686"/>
    <w:rsid w:val="00920664"/>
    <w:rsid w:val="009227ED"/>
    <w:rsid w:val="009246FD"/>
    <w:rsid w:val="00924872"/>
    <w:rsid w:val="00925789"/>
    <w:rsid w:val="0092600B"/>
    <w:rsid w:val="009265D9"/>
    <w:rsid w:val="00926A52"/>
    <w:rsid w:val="00926A99"/>
    <w:rsid w:val="00930B44"/>
    <w:rsid w:val="00931E4C"/>
    <w:rsid w:val="00932C67"/>
    <w:rsid w:val="009346FF"/>
    <w:rsid w:val="00936E0C"/>
    <w:rsid w:val="00940EF3"/>
    <w:rsid w:val="00945CD5"/>
    <w:rsid w:val="00950AC3"/>
    <w:rsid w:val="00952C98"/>
    <w:rsid w:val="00953997"/>
    <w:rsid w:val="00953CF9"/>
    <w:rsid w:val="00953D3E"/>
    <w:rsid w:val="00954E0A"/>
    <w:rsid w:val="00955042"/>
    <w:rsid w:val="00955258"/>
    <w:rsid w:val="009557FA"/>
    <w:rsid w:val="009558D0"/>
    <w:rsid w:val="00956703"/>
    <w:rsid w:val="00956CDE"/>
    <w:rsid w:val="009579B6"/>
    <w:rsid w:val="009609CA"/>
    <w:rsid w:val="009625A8"/>
    <w:rsid w:val="00962B04"/>
    <w:rsid w:val="0096322A"/>
    <w:rsid w:val="009633B8"/>
    <w:rsid w:val="009702D3"/>
    <w:rsid w:val="009703D3"/>
    <w:rsid w:val="00970BAF"/>
    <w:rsid w:val="00972B16"/>
    <w:rsid w:val="009743B0"/>
    <w:rsid w:val="00975B49"/>
    <w:rsid w:val="00980DCE"/>
    <w:rsid w:val="00983E4A"/>
    <w:rsid w:val="00987436"/>
    <w:rsid w:val="0098793C"/>
    <w:rsid w:val="00987B66"/>
    <w:rsid w:val="00991443"/>
    <w:rsid w:val="00991A2D"/>
    <w:rsid w:val="00992EE3"/>
    <w:rsid w:val="0099318D"/>
    <w:rsid w:val="009935D9"/>
    <w:rsid w:val="00995599"/>
    <w:rsid w:val="009957D9"/>
    <w:rsid w:val="00995E20"/>
    <w:rsid w:val="00995F05"/>
    <w:rsid w:val="00996A3D"/>
    <w:rsid w:val="009A24FB"/>
    <w:rsid w:val="009A33C4"/>
    <w:rsid w:val="009A38CD"/>
    <w:rsid w:val="009A3CCF"/>
    <w:rsid w:val="009A443B"/>
    <w:rsid w:val="009A6D3A"/>
    <w:rsid w:val="009A7403"/>
    <w:rsid w:val="009A772F"/>
    <w:rsid w:val="009B0A2F"/>
    <w:rsid w:val="009B0C1C"/>
    <w:rsid w:val="009B0D46"/>
    <w:rsid w:val="009B3D60"/>
    <w:rsid w:val="009B4C69"/>
    <w:rsid w:val="009B6A1E"/>
    <w:rsid w:val="009B6F98"/>
    <w:rsid w:val="009C01B7"/>
    <w:rsid w:val="009C0B77"/>
    <w:rsid w:val="009C0F4F"/>
    <w:rsid w:val="009C1272"/>
    <w:rsid w:val="009C1CD3"/>
    <w:rsid w:val="009C3ACF"/>
    <w:rsid w:val="009C3C0C"/>
    <w:rsid w:val="009C5818"/>
    <w:rsid w:val="009C6249"/>
    <w:rsid w:val="009C67D1"/>
    <w:rsid w:val="009C6BC3"/>
    <w:rsid w:val="009C7D17"/>
    <w:rsid w:val="009D1490"/>
    <w:rsid w:val="009D24D9"/>
    <w:rsid w:val="009D39B8"/>
    <w:rsid w:val="009D3C9D"/>
    <w:rsid w:val="009D48A4"/>
    <w:rsid w:val="009D4A5A"/>
    <w:rsid w:val="009D6917"/>
    <w:rsid w:val="009D6BCE"/>
    <w:rsid w:val="009D70B9"/>
    <w:rsid w:val="009E0C56"/>
    <w:rsid w:val="009E0E4C"/>
    <w:rsid w:val="009E1B47"/>
    <w:rsid w:val="009E3753"/>
    <w:rsid w:val="009E3A46"/>
    <w:rsid w:val="009E46F1"/>
    <w:rsid w:val="009E52D7"/>
    <w:rsid w:val="009E60EA"/>
    <w:rsid w:val="009E67CB"/>
    <w:rsid w:val="009E6D56"/>
    <w:rsid w:val="009E6ED0"/>
    <w:rsid w:val="009E7177"/>
    <w:rsid w:val="009E7A97"/>
    <w:rsid w:val="009E7F08"/>
    <w:rsid w:val="009E7F3F"/>
    <w:rsid w:val="009F4317"/>
    <w:rsid w:val="009F5346"/>
    <w:rsid w:val="009F5F88"/>
    <w:rsid w:val="00A014BF"/>
    <w:rsid w:val="00A0207D"/>
    <w:rsid w:val="00A02515"/>
    <w:rsid w:val="00A03084"/>
    <w:rsid w:val="00A03765"/>
    <w:rsid w:val="00A05CEE"/>
    <w:rsid w:val="00A10ECA"/>
    <w:rsid w:val="00A1122B"/>
    <w:rsid w:val="00A128E8"/>
    <w:rsid w:val="00A12DE0"/>
    <w:rsid w:val="00A13F5F"/>
    <w:rsid w:val="00A14A56"/>
    <w:rsid w:val="00A1512D"/>
    <w:rsid w:val="00A15EE7"/>
    <w:rsid w:val="00A166C6"/>
    <w:rsid w:val="00A17470"/>
    <w:rsid w:val="00A216F8"/>
    <w:rsid w:val="00A23860"/>
    <w:rsid w:val="00A23F25"/>
    <w:rsid w:val="00A25737"/>
    <w:rsid w:val="00A26FDD"/>
    <w:rsid w:val="00A27C3A"/>
    <w:rsid w:val="00A301DB"/>
    <w:rsid w:val="00A31E9D"/>
    <w:rsid w:val="00A32BFF"/>
    <w:rsid w:val="00A33180"/>
    <w:rsid w:val="00A33A4D"/>
    <w:rsid w:val="00A34067"/>
    <w:rsid w:val="00A37F02"/>
    <w:rsid w:val="00A40258"/>
    <w:rsid w:val="00A40889"/>
    <w:rsid w:val="00A41FE3"/>
    <w:rsid w:val="00A43F54"/>
    <w:rsid w:val="00A45CAA"/>
    <w:rsid w:val="00A45D4A"/>
    <w:rsid w:val="00A5089F"/>
    <w:rsid w:val="00A5302C"/>
    <w:rsid w:val="00A531A3"/>
    <w:rsid w:val="00A537D5"/>
    <w:rsid w:val="00A53D5A"/>
    <w:rsid w:val="00A54BCA"/>
    <w:rsid w:val="00A5629D"/>
    <w:rsid w:val="00A56A78"/>
    <w:rsid w:val="00A56B04"/>
    <w:rsid w:val="00A60851"/>
    <w:rsid w:val="00A61B05"/>
    <w:rsid w:val="00A62EB4"/>
    <w:rsid w:val="00A64124"/>
    <w:rsid w:val="00A67B6B"/>
    <w:rsid w:val="00A70675"/>
    <w:rsid w:val="00A712A8"/>
    <w:rsid w:val="00A72122"/>
    <w:rsid w:val="00A73F70"/>
    <w:rsid w:val="00A74029"/>
    <w:rsid w:val="00A74712"/>
    <w:rsid w:val="00A76703"/>
    <w:rsid w:val="00A76A8C"/>
    <w:rsid w:val="00A77D23"/>
    <w:rsid w:val="00A81AE0"/>
    <w:rsid w:val="00A850EE"/>
    <w:rsid w:val="00A854BF"/>
    <w:rsid w:val="00A86A29"/>
    <w:rsid w:val="00A87126"/>
    <w:rsid w:val="00A877C9"/>
    <w:rsid w:val="00A879A9"/>
    <w:rsid w:val="00A87DF7"/>
    <w:rsid w:val="00A90526"/>
    <w:rsid w:val="00A90E6A"/>
    <w:rsid w:val="00A926D6"/>
    <w:rsid w:val="00A9356C"/>
    <w:rsid w:val="00A942D2"/>
    <w:rsid w:val="00A97A60"/>
    <w:rsid w:val="00AA0023"/>
    <w:rsid w:val="00AA220A"/>
    <w:rsid w:val="00AA2869"/>
    <w:rsid w:val="00AA33BE"/>
    <w:rsid w:val="00AA3C17"/>
    <w:rsid w:val="00AA4903"/>
    <w:rsid w:val="00AA5588"/>
    <w:rsid w:val="00AA73B7"/>
    <w:rsid w:val="00AA75C9"/>
    <w:rsid w:val="00AB37EE"/>
    <w:rsid w:val="00AB3DBA"/>
    <w:rsid w:val="00AB43FC"/>
    <w:rsid w:val="00AB4F0D"/>
    <w:rsid w:val="00AB6372"/>
    <w:rsid w:val="00AB698F"/>
    <w:rsid w:val="00AC2138"/>
    <w:rsid w:val="00AC2BDC"/>
    <w:rsid w:val="00AC2E0E"/>
    <w:rsid w:val="00AC577A"/>
    <w:rsid w:val="00AC63BE"/>
    <w:rsid w:val="00AD1F30"/>
    <w:rsid w:val="00AD22D6"/>
    <w:rsid w:val="00AD2783"/>
    <w:rsid w:val="00AD47AE"/>
    <w:rsid w:val="00AE01AB"/>
    <w:rsid w:val="00AE1B37"/>
    <w:rsid w:val="00AE1C12"/>
    <w:rsid w:val="00AE2D44"/>
    <w:rsid w:val="00AE43AC"/>
    <w:rsid w:val="00AE4855"/>
    <w:rsid w:val="00AE6C6B"/>
    <w:rsid w:val="00AE77BA"/>
    <w:rsid w:val="00AF486A"/>
    <w:rsid w:val="00AF73E7"/>
    <w:rsid w:val="00AF75CA"/>
    <w:rsid w:val="00B00EFC"/>
    <w:rsid w:val="00B0183D"/>
    <w:rsid w:val="00B01B6D"/>
    <w:rsid w:val="00B02CCB"/>
    <w:rsid w:val="00B03674"/>
    <w:rsid w:val="00B05384"/>
    <w:rsid w:val="00B05E70"/>
    <w:rsid w:val="00B06031"/>
    <w:rsid w:val="00B0709A"/>
    <w:rsid w:val="00B10E18"/>
    <w:rsid w:val="00B1162F"/>
    <w:rsid w:val="00B1257C"/>
    <w:rsid w:val="00B12FA8"/>
    <w:rsid w:val="00B153C1"/>
    <w:rsid w:val="00B16432"/>
    <w:rsid w:val="00B2301B"/>
    <w:rsid w:val="00B23FD2"/>
    <w:rsid w:val="00B25A7F"/>
    <w:rsid w:val="00B25D84"/>
    <w:rsid w:val="00B26B29"/>
    <w:rsid w:val="00B2765C"/>
    <w:rsid w:val="00B27AA0"/>
    <w:rsid w:val="00B32A16"/>
    <w:rsid w:val="00B32C38"/>
    <w:rsid w:val="00B33B1D"/>
    <w:rsid w:val="00B350D5"/>
    <w:rsid w:val="00B359E7"/>
    <w:rsid w:val="00B363AB"/>
    <w:rsid w:val="00B36E7E"/>
    <w:rsid w:val="00B3798E"/>
    <w:rsid w:val="00B37F8E"/>
    <w:rsid w:val="00B40F06"/>
    <w:rsid w:val="00B419D2"/>
    <w:rsid w:val="00B43F54"/>
    <w:rsid w:val="00B445C1"/>
    <w:rsid w:val="00B4471E"/>
    <w:rsid w:val="00B44AA5"/>
    <w:rsid w:val="00B47409"/>
    <w:rsid w:val="00B4759D"/>
    <w:rsid w:val="00B477BE"/>
    <w:rsid w:val="00B47E9B"/>
    <w:rsid w:val="00B50B5A"/>
    <w:rsid w:val="00B514DD"/>
    <w:rsid w:val="00B5195C"/>
    <w:rsid w:val="00B525F9"/>
    <w:rsid w:val="00B533A4"/>
    <w:rsid w:val="00B5400B"/>
    <w:rsid w:val="00B5422F"/>
    <w:rsid w:val="00B542AC"/>
    <w:rsid w:val="00B5459E"/>
    <w:rsid w:val="00B55226"/>
    <w:rsid w:val="00B57C06"/>
    <w:rsid w:val="00B60C51"/>
    <w:rsid w:val="00B61C29"/>
    <w:rsid w:val="00B62BB6"/>
    <w:rsid w:val="00B62E55"/>
    <w:rsid w:val="00B64E96"/>
    <w:rsid w:val="00B6572D"/>
    <w:rsid w:val="00B65748"/>
    <w:rsid w:val="00B7338C"/>
    <w:rsid w:val="00B73D00"/>
    <w:rsid w:val="00B746F1"/>
    <w:rsid w:val="00B76829"/>
    <w:rsid w:val="00B76A86"/>
    <w:rsid w:val="00B77B2D"/>
    <w:rsid w:val="00B808CE"/>
    <w:rsid w:val="00B812A3"/>
    <w:rsid w:val="00B82901"/>
    <w:rsid w:val="00B8347B"/>
    <w:rsid w:val="00B83C3D"/>
    <w:rsid w:val="00B850B5"/>
    <w:rsid w:val="00B85AC8"/>
    <w:rsid w:val="00B91BEB"/>
    <w:rsid w:val="00B92E9F"/>
    <w:rsid w:val="00B93CD8"/>
    <w:rsid w:val="00B95ED9"/>
    <w:rsid w:val="00B96415"/>
    <w:rsid w:val="00B970CE"/>
    <w:rsid w:val="00B972F2"/>
    <w:rsid w:val="00BA6173"/>
    <w:rsid w:val="00BA64D1"/>
    <w:rsid w:val="00BA748E"/>
    <w:rsid w:val="00BA7D0F"/>
    <w:rsid w:val="00BB0D31"/>
    <w:rsid w:val="00BB50FB"/>
    <w:rsid w:val="00BB6A2D"/>
    <w:rsid w:val="00BB6D92"/>
    <w:rsid w:val="00BC0EBA"/>
    <w:rsid w:val="00BC0F07"/>
    <w:rsid w:val="00BC3290"/>
    <w:rsid w:val="00BC3A8A"/>
    <w:rsid w:val="00BC3C07"/>
    <w:rsid w:val="00BC6D2E"/>
    <w:rsid w:val="00BC746E"/>
    <w:rsid w:val="00BD02AB"/>
    <w:rsid w:val="00BD3162"/>
    <w:rsid w:val="00BD3AEC"/>
    <w:rsid w:val="00BD57A9"/>
    <w:rsid w:val="00BD5EE1"/>
    <w:rsid w:val="00BE0C0A"/>
    <w:rsid w:val="00BE424E"/>
    <w:rsid w:val="00BE665D"/>
    <w:rsid w:val="00BE67D4"/>
    <w:rsid w:val="00BE6BE5"/>
    <w:rsid w:val="00BE7509"/>
    <w:rsid w:val="00BF0A76"/>
    <w:rsid w:val="00BF28FC"/>
    <w:rsid w:val="00BF2910"/>
    <w:rsid w:val="00BF378D"/>
    <w:rsid w:val="00BF468F"/>
    <w:rsid w:val="00BF4937"/>
    <w:rsid w:val="00BF566B"/>
    <w:rsid w:val="00BF6336"/>
    <w:rsid w:val="00BF7896"/>
    <w:rsid w:val="00C00683"/>
    <w:rsid w:val="00C02CC2"/>
    <w:rsid w:val="00C02D21"/>
    <w:rsid w:val="00C042AF"/>
    <w:rsid w:val="00C06E54"/>
    <w:rsid w:val="00C10155"/>
    <w:rsid w:val="00C1235B"/>
    <w:rsid w:val="00C13EDA"/>
    <w:rsid w:val="00C1668D"/>
    <w:rsid w:val="00C203B8"/>
    <w:rsid w:val="00C214B4"/>
    <w:rsid w:val="00C2322F"/>
    <w:rsid w:val="00C23515"/>
    <w:rsid w:val="00C23699"/>
    <w:rsid w:val="00C242D0"/>
    <w:rsid w:val="00C25201"/>
    <w:rsid w:val="00C25D12"/>
    <w:rsid w:val="00C2752D"/>
    <w:rsid w:val="00C3158E"/>
    <w:rsid w:val="00C35AF9"/>
    <w:rsid w:val="00C35BAB"/>
    <w:rsid w:val="00C45CCD"/>
    <w:rsid w:val="00C46B99"/>
    <w:rsid w:val="00C47AA4"/>
    <w:rsid w:val="00C47F2C"/>
    <w:rsid w:val="00C50369"/>
    <w:rsid w:val="00C5074B"/>
    <w:rsid w:val="00C53745"/>
    <w:rsid w:val="00C53E54"/>
    <w:rsid w:val="00C60368"/>
    <w:rsid w:val="00C61CC0"/>
    <w:rsid w:val="00C62C47"/>
    <w:rsid w:val="00C62F4E"/>
    <w:rsid w:val="00C6359B"/>
    <w:rsid w:val="00C63ED0"/>
    <w:rsid w:val="00C67212"/>
    <w:rsid w:val="00C67435"/>
    <w:rsid w:val="00C67442"/>
    <w:rsid w:val="00C70241"/>
    <w:rsid w:val="00C7086A"/>
    <w:rsid w:val="00C71354"/>
    <w:rsid w:val="00C731A9"/>
    <w:rsid w:val="00C77525"/>
    <w:rsid w:val="00C776FB"/>
    <w:rsid w:val="00C81467"/>
    <w:rsid w:val="00C815D3"/>
    <w:rsid w:val="00C81CF8"/>
    <w:rsid w:val="00C824B5"/>
    <w:rsid w:val="00C82F14"/>
    <w:rsid w:val="00C84963"/>
    <w:rsid w:val="00C84BB6"/>
    <w:rsid w:val="00C85441"/>
    <w:rsid w:val="00C85ADF"/>
    <w:rsid w:val="00C86E17"/>
    <w:rsid w:val="00C8717D"/>
    <w:rsid w:val="00C92DAE"/>
    <w:rsid w:val="00C93DD9"/>
    <w:rsid w:val="00C94773"/>
    <w:rsid w:val="00CA17CA"/>
    <w:rsid w:val="00CA4936"/>
    <w:rsid w:val="00CA53E3"/>
    <w:rsid w:val="00CA754D"/>
    <w:rsid w:val="00CB03FA"/>
    <w:rsid w:val="00CB30D5"/>
    <w:rsid w:val="00CB3210"/>
    <w:rsid w:val="00CB66CC"/>
    <w:rsid w:val="00CB6A3C"/>
    <w:rsid w:val="00CB6B38"/>
    <w:rsid w:val="00CB7F32"/>
    <w:rsid w:val="00CC00A9"/>
    <w:rsid w:val="00CC2258"/>
    <w:rsid w:val="00CC43FC"/>
    <w:rsid w:val="00CC6072"/>
    <w:rsid w:val="00CD2701"/>
    <w:rsid w:val="00CD421B"/>
    <w:rsid w:val="00CD4798"/>
    <w:rsid w:val="00CD660E"/>
    <w:rsid w:val="00CD76B0"/>
    <w:rsid w:val="00CE01E2"/>
    <w:rsid w:val="00CE1037"/>
    <w:rsid w:val="00CE1C64"/>
    <w:rsid w:val="00CE1E3E"/>
    <w:rsid w:val="00CE4BB5"/>
    <w:rsid w:val="00CE5D03"/>
    <w:rsid w:val="00CE6ACF"/>
    <w:rsid w:val="00CE7C5D"/>
    <w:rsid w:val="00CF0EDE"/>
    <w:rsid w:val="00CF1F0D"/>
    <w:rsid w:val="00CF4EA1"/>
    <w:rsid w:val="00CF523F"/>
    <w:rsid w:val="00CF7D73"/>
    <w:rsid w:val="00D00A88"/>
    <w:rsid w:val="00D025A9"/>
    <w:rsid w:val="00D03CCF"/>
    <w:rsid w:val="00D05D50"/>
    <w:rsid w:val="00D068B9"/>
    <w:rsid w:val="00D06F98"/>
    <w:rsid w:val="00D079F6"/>
    <w:rsid w:val="00D108B9"/>
    <w:rsid w:val="00D121B8"/>
    <w:rsid w:val="00D138B9"/>
    <w:rsid w:val="00D13C3A"/>
    <w:rsid w:val="00D13EA0"/>
    <w:rsid w:val="00D14317"/>
    <w:rsid w:val="00D1666A"/>
    <w:rsid w:val="00D21E9F"/>
    <w:rsid w:val="00D22ABC"/>
    <w:rsid w:val="00D23703"/>
    <w:rsid w:val="00D25EFF"/>
    <w:rsid w:val="00D264E2"/>
    <w:rsid w:val="00D271F4"/>
    <w:rsid w:val="00D27721"/>
    <w:rsid w:val="00D303E8"/>
    <w:rsid w:val="00D3043F"/>
    <w:rsid w:val="00D31DAF"/>
    <w:rsid w:val="00D36B98"/>
    <w:rsid w:val="00D42C9B"/>
    <w:rsid w:val="00D42E30"/>
    <w:rsid w:val="00D437AE"/>
    <w:rsid w:val="00D5262E"/>
    <w:rsid w:val="00D544D2"/>
    <w:rsid w:val="00D547AE"/>
    <w:rsid w:val="00D54E4F"/>
    <w:rsid w:val="00D55C04"/>
    <w:rsid w:val="00D55D19"/>
    <w:rsid w:val="00D55FC9"/>
    <w:rsid w:val="00D6057C"/>
    <w:rsid w:val="00D61400"/>
    <w:rsid w:val="00D61D36"/>
    <w:rsid w:val="00D6207C"/>
    <w:rsid w:val="00D63096"/>
    <w:rsid w:val="00D645C1"/>
    <w:rsid w:val="00D64DC2"/>
    <w:rsid w:val="00D658A5"/>
    <w:rsid w:val="00D6593F"/>
    <w:rsid w:val="00D66CD0"/>
    <w:rsid w:val="00D70B51"/>
    <w:rsid w:val="00D74CE5"/>
    <w:rsid w:val="00D76F9F"/>
    <w:rsid w:val="00D80783"/>
    <w:rsid w:val="00D81661"/>
    <w:rsid w:val="00D81874"/>
    <w:rsid w:val="00D83EBC"/>
    <w:rsid w:val="00D84383"/>
    <w:rsid w:val="00D85D97"/>
    <w:rsid w:val="00D8642B"/>
    <w:rsid w:val="00D865EE"/>
    <w:rsid w:val="00D905A7"/>
    <w:rsid w:val="00D9328C"/>
    <w:rsid w:val="00D93F40"/>
    <w:rsid w:val="00D94D97"/>
    <w:rsid w:val="00D95020"/>
    <w:rsid w:val="00D95A2B"/>
    <w:rsid w:val="00D9775A"/>
    <w:rsid w:val="00D97988"/>
    <w:rsid w:val="00DA0289"/>
    <w:rsid w:val="00DA0359"/>
    <w:rsid w:val="00DA075E"/>
    <w:rsid w:val="00DA0B6D"/>
    <w:rsid w:val="00DA1213"/>
    <w:rsid w:val="00DA15EA"/>
    <w:rsid w:val="00DA1950"/>
    <w:rsid w:val="00DA2E2B"/>
    <w:rsid w:val="00DA4779"/>
    <w:rsid w:val="00DA513C"/>
    <w:rsid w:val="00DA58A2"/>
    <w:rsid w:val="00DA60EA"/>
    <w:rsid w:val="00DA6BED"/>
    <w:rsid w:val="00DA6CFB"/>
    <w:rsid w:val="00DB165B"/>
    <w:rsid w:val="00DB693C"/>
    <w:rsid w:val="00DB6ABC"/>
    <w:rsid w:val="00DB7A7C"/>
    <w:rsid w:val="00DC3B6F"/>
    <w:rsid w:val="00DC3EB0"/>
    <w:rsid w:val="00DC4452"/>
    <w:rsid w:val="00DC5380"/>
    <w:rsid w:val="00DC6FB0"/>
    <w:rsid w:val="00DD03E8"/>
    <w:rsid w:val="00DD0EF4"/>
    <w:rsid w:val="00DD13EA"/>
    <w:rsid w:val="00DD4DCD"/>
    <w:rsid w:val="00DD577F"/>
    <w:rsid w:val="00DD5C15"/>
    <w:rsid w:val="00DD72D3"/>
    <w:rsid w:val="00DE1DD1"/>
    <w:rsid w:val="00DE409C"/>
    <w:rsid w:val="00DE4AED"/>
    <w:rsid w:val="00DE4B6E"/>
    <w:rsid w:val="00DE6064"/>
    <w:rsid w:val="00DE7822"/>
    <w:rsid w:val="00DF022C"/>
    <w:rsid w:val="00DF3BF2"/>
    <w:rsid w:val="00DF52A8"/>
    <w:rsid w:val="00DF59F3"/>
    <w:rsid w:val="00DF5B89"/>
    <w:rsid w:val="00DF5D1F"/>
    <w:rsid w:val="00DF7379"/>
    <w:rsid w:val="00DF7711"/>
    <w:rsid w:val="00E0021F"/>
    <w:rsid w:val="00E00A1D"/>
    <w:rsid w:val="00E00DF9"/>
    <w:rsid w:val="00E01402"/>
    <w:rsid w:val="00E036CB"/>
    <w:rsid w:val="00E04D1E"/>
    <w:rsid w:val="00E0546F"/>
    <w:rsid w:val="00E05C51"/>
    <w:rsid w:val="00E05CDE"/>
    <w:rsid w:val="00E10579"/>
    <w:rsid w:val="00E11596"/>
    <w:rsid w:val="00E116DB"/>
    <w:rsid w:val="00E120F8"/>
    <w:rsid w:val="00E12836"/>
    <w:rsid w:val="00E136FB"/>
    <w:rsid w:val="00E17DFF"/>
    <w:rsid w:val="00E17E8B"/>
    <w:rsid w:val="00E21D25"/>
    <w:rsid w:val="00E2308E"/>
    <w:rsid w:val="00E308EB"/>
    <w:rsid w:val="00E30F86"/>
    <w:rsid w:val="00E31A00"/>
    <w:rsid w:val="00E3350A"/>
    <w:rsid w:val="00E33827"/>
    <w:rsid w:val="00E3457A"/>
    <w:rsid w:val="00E34B5F"/>
    <w:rsid w:val="00E34BF5"/>
    <w:rsid w:val="00E350DF"/>
    <w:rsid w:val="00E360B8"/>
    <w:rsid w:val="00E3780B"/>
    <w:rsid w:val="00E40873"/>
    <w:rsid w:val="00E40AA8"/>
    <w:rsid w:val="00E41943"/>
    <w:rsid w:val="00E4315D"/>
    <w:rsid w:val="00E46DB7"/>
    <w:rsid w:val="00E506D3"/>
    <w:rsid w:val="00E507F0"/>
    <w:rsid w:val="00E53352"/>
    <w:rsid w:val="00E5368A"/>
    <w:rsid w:val="00E53FC9"/>
    <w:rsid w:val="00E54650"/>
    <w:rsid w:val="00E55EBC"/>
    <w:rsid w:val="00E57C9A"/>
    <w:rsid w:val="00E6039C"/>
    <w:rsid w:val="00E60A45"/>
    <w:rsid w:val="00E6112F"/>
    <w:rsid w:val="00E61628"/>
    <w:rsid w:val="00E61A27"/>
    <w:rsid w:val="00E6297B"/>
    <w:rsid w:val="00E636B6"/>
    <w:rsid w:val="00E6408E"/>
    <w:rsid w:val="00E643F5"/>
    <w:rsid w:val="00E648F3"/>
    <w:rsid w:val="00E66951"/>
    <w:rsid w:val="00E67EC6"/>
    <w:rsid w:val="00E70119"/>
    <w:rsid w:val="00E71295"/>
    <w:rsid w:val="00E72216"/>
    <w:rsid w:val="00E72342"/>
    <w:rsid w:val="00E72FBC"/>
    <w:rsid w:val="00E73C69"/>
    <w:rsid w:val="00E7543A"/>
    <w:rsid w:val="00E76B24"/>
    <w:rsid w:val="00E77DEB"/>
    <w:rsid w:val="00E80496"/>
    <w:rsid w:val="00E822E3"/>
    <w:rsid w:val="00E82CA4"/>
    <w:rsid w:val="00E86488"/>
    <w:rsid w:val="00E90460"/>
    <w:rsid w:val="00E94C6C"/>
    <w:rsid w:val="00E94EA3"/>
    <w:rsid w:val="00E95B41"/>
    <w:rsid w:val="00E96B29"/>
    <w:rsid w:val="00E97E70"/>
    <w:rsid w:val="00EA01CE"/>
    <w:rsid w:val="00EA03EC"/>
    <w:rsid w:val="00EA0466"/>
    <w:rsid w:val="00EA05BA"/>
    <w:rsid w:val="00EA13C2"/>
    <w:rsid w:val="00EA1486"/>
    <w:rsid w:val="00EA3186"/>
    <w:rsid w:val="00EA43EF"/>
    <w:rsid w:val="00EA4E40"/>
    <w:rsid w:val="00EA5DDE"/>
    <w:rsid w:val="00EA6B4A"/>
    <w:rsid w:val="00EB0BCE"/>
    <w:rsid w:val="00EB1826"/>
    <w:rsid w:val="00EB7AC1"/>
    <w:rsid w:val="00EB7B09"/>
    <w:rsid w:val="00EC04C1"/>
    <w:rsid w:val="00EC2211"/>
    <w:rsid w:val="00EC2ED3"/>
    <w:rsid w:val="00EC303A"/>
    <w:rsid w:val="00EC5EAD"/>
    <w:rsid w:val="00EC64F1"/>
    <w:rsid w:val="00EC7B6D"/>
    <w:rsid w:val="00ED0160"/>
    <w:rsid w:val="00ED0491"/>
    <w:rsid w:val="00ED0E5B"/>
    <w:rsid w:val="00ED24BE"/>
    <w:rsid w:val="00ED3CDD"/>
    <w:rsid w:val="00ED7D05"/>
    <w:rsid w:val="00EE05C3"/>
    <w:rsid w:val="00EE0C73"/>
    <w:rsid w:val="00EE2507"/>
    <w:rsid w:val="00EE2E4C"/>
    <w:rsid w:val="00EE3CA4"/>
    <w:rsid w:val="00EE46CE"/>
    <w:rsid w:val="00EE6F8E"/>
    <w:rsid w:val="00EE7415"/>
    <w:rsid w:val="00EF0364"/>
    <w:rsid w:val="00EF19B3"/>
    <w:rsid w:val="00EF451D"/>
    <w:rsid w:val="00EF4A5F"/>
    <w:rsid w:val="00EF4AED"/>
    <w:rsid w:val="00EF4EDD"/>
    <w:rsid w:val="00EF70DA"/>
    <w:rsid w:val="00F02750"/>
    <w:rsid w:val="00F03E73"/>
    <w:rsid w:val="00F045AB"/>
    <w:rsid w:val="00F064FD"/>
    <w:rsid w:val="00F07FF2"/>
    <w:rsid w:val="00F10409"/>
    <w:rsid w:val="00F11761"/>
    <w:rsid w:val="00F123C7"/>
    <w:rsid w:val="00F126AD"/>
    <w:rsid w:val="00F141F1"/>
    <w:rsid w:val="00F151EB"/>
    <w:rsid w:val="00F204D1"/>
    <w:rsid w:val="00F2276F"/>
    <w:rsid w:val="00F25EFA"/>
    <w:rsid w:val="00F2698E"/>
    <w:rsid w:val="00F30D8F"/>
    <w:rsid w:val="00F31082"/>
    <w:rsid w:val="00F32D9E"/>
    <w:rsid w:val="00F40347"/>
    <w:rsid w:val="00F416B0"/>
    <w:rsid w:val="00F41738"/>
    <w:rsid w:val="00F50E76"/>
    <w:rsid w:val="00F51D27"/>
    <w:rsid w:val="00F5295F"/>
    <w:rsid w:val="00F555B6"/>
    <w:rsid w:val="00F62297"/>
    <w:rsid w:val="00F625DC"/>
    <w:rsid w:val="00F64BCA"/>
    <w:rsid w:val="00F64E8D"/>
    <w:rsid w:val="00F6506E"/>
    <w:rsid w:val="00F66827"/>
    <w:rsid w:val="00F66B65"/>
    <w:rsid w:val="00F70431"/>
    <w:rsid w:val="00F70A96"/>
    <w:rsid w:val="00F71C72"/>
    <w:rsid w:val="00F71D64"/>
    <w:rsid w:val="00F73F71"/>
    <w:rsid w:val="00F74580"/>
    <w:rsid w:val="00F750B0"/>
    <w:rsid w:val="00F76A73"/>
    <w:rsid w:val="00F812B6"/>
    <w:rsid w:val="00F82CEA"/>
    <w:rsid w:val="00F82F04"/>
    <w:rsid w:val="00F84195"/>
    <w:rsid w:val="00F843B7"/>
    <w:rsid w:val="00F850A6"/>
    <w:rsid w:val="00F85309"/>
    <w:rsid w:val="00F862D6"/>
    <w:rsid w:val="00F863A0"/>
    <w:rsid w:val="00F864DD"/>
    <w:rsid w:val="00F87CA2"/>
    <w:rsid w:val="00F90E5B"/>
    <w:rsid w:val="00F914A4"/>
    <w:rsid w:val="00F9402D"/>
    <w:rsid w:val="00F9553F"/>
    <w:rsid w:val="00F95F88"/>
    <w:rsid w:val="00FA35E6"/>
    <w:rsid w:val="00FA38A1"/>
    <w:rsid w:val="00FA41ED"/>
    <w:rsid w:val="00FA6430"/>
    <w:rsid w:val="00FA6DBC"/>
    <w:rsid w:val="00FB1093"/>
    <w:rsid w:val="00FB18B5"/>
    <w:rsid w:val="00FB194F"/>
    <w:rsid w:val="00FB2736"/>
    <w:rsid w:val="00FB3E16"/>
    <w:rsid w:val="00FB5560"/>
    <w:rsid w:val="00FB5747"/>
    <w:rsid w:val="00FB5781"/>
    <w:rsid w:val="00FB6FED"/>
    <w:rsid w:val="00FB71F2"/>
    <w:rsid w:val="00FC0DEE"/>
    <w:rsid w:val="00FC1408"/>
    <w:rsid w:val="00FC2899"/>
    <w:rsid w:val="00FC378C"/>
    <w:rsid w:val="00FC5BE7"/>
    <w:rsid w:val="00FD40B6"/>
    <w:rsid w:val="00FD63B3"/>
    <w:rsid w:val="00FD7069"/>
    <w:rsid w:val="00FD732D"/>
    <w:rsid w:val="00FD7C98"/>
    <w:rsid w:val="00FE0FBF"/>
    <w:rsid w:val="00FE1120"/>
    <w:rsid w:val="00FE2098"/>
    <w:rsid w:val="00FE258D"/>
    <w:rsid w:val="00FE35FD"/>
    <w:rsid w:val="00FE7089"/>
    <w:rsid w:val="00FE72AD"/>
    <w:rsid w:val="00FF5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E9FB5D"/>
  <w15:docId w15:val="{3DD42546-208F-4E1A-B8B9-63F8924BC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A075E"/>
    <w:rPr>
      <w:rFonts w:ascii="Arial" w:hAnsi="Arial"/>
      <w:szCs w:val="24"/>
      <w:lang w:val="de-CH" w:eastAsia="de-CH"/>
    </w:rPr>
  </w:style>
  <w:style w:type="paragraph" w:styleId="berschrift1">
    <w:name w:val="heading 1"/>
    <w:basedOn w:val="Listenabsatz"/>
    <w:next w:val="TextStandard"/>
    <w:autoRedefine/>
    <w:qFormat/>
    <w:rsid w:val="00D108B9"/>
    <w:pPr>
      <w:keepNext/>
      <w:keepLines/>
      <w:numPr>
        <w:numId w:val="8"/>
      </w:numPr>
      <w:spacing w:before="480" w:after="160" w:line="280" w:lineRule="atLeast"/>
      <w:ind w:left="567" w:hanging="567"/>
      <w:contextualSpacing w:val="0"/>
      <w:outlineLvl w:val="0"/>
    </w:pPr>
    <w:rPr>
      <w:rFonts w:cs="Arial"/>
      <w:b/>
      <w:bCs/>
      <w:iCs/>
      <w:vanish/>
      <w:sz w:val="28"/>
      <w:szCs w:val="28"/>
    </w:rPr>
  </w:style>
  <w:style w:type="paragraph" w:styleId="berschrift2">
    <w:name w:val="heading 2"/>
    <w:basedOn w:val="Standard"/>
    <w:next w:val="TextStandard"/>
    <w:link w:val="berschrift2Zchn"/>
    <w:qFormat/>
    <w:rsid w:val="001B5DBA"/>
    <w:pPr>
      <w:keepNext/>
      <w:keepLines/>
      <w:numPr>
        <w:ilvl w:val="1"/>
        <w:numId w:val="8"/>
      </w:numPr>
      <w:spacing w:before="480" w:after="160" w:line="280" w:lineRule="atLeast"/>
      <w:ind w:left="567" w:hanging="567"/>
      <w:outlineLvl w:val="1"/>
    </w:pPr>
    <w:rPr>
      <w:rFonts w:cs="Arial"/>
      <w:b/>
      <w:bCs/>
      <w:iCs/>
      <w:sz w:val="24"/>
      <w:szCs w:val="28"/>
    </w:rPr>
  </w:style>
  <w:style w:type="paragraph" w:styleId="berschrift3">
    <w:name w:val="heading 3"/>
    <w:basedOn w:val="berschrift2"/>
    <w:next w:val="TextStandard"/>
    <w:link w:val="berschrift3Zchn"/>
    <w:qFormat/>
    <w:rsid w:val="001B5DBA"/>
    <w:pPr>
      <w:numPr>
        <w:ilvl w:val="2"/>
      </w:numPr>
      <w:ind w:left="709"/>
      <w:outlineLvl w:val="2"/>
    </w:pPr>
    <w:rPr>
      <w:sz w:val="22"/>
      <w:szCs w:val="24"/>
    </w:rPr>
  </w:style>
  <w:style w:type="paragraph" w:styleId="berschrift4">
    <w:name w:val="heading 4"/>
    <w:basedOn w:val="Standard"/>
    <w:next w:val="TextStandard"/>
    <w:qFormat/>
    <w:rsid w:val="00C93DD9"/>
    <w:pPr>
      <w:keepNext/>
      <w:keepLines/>
      <w:numPr>
        <w:ilvl w:val="3"/>
        <w:numId w:val="5"/>
      </w:numPr>
      <w:outlineLvl w:val="3"/>
    </w:pPr>
    <w:rPr>
      <w:b/>
      <w:bCs/>
      <w:szCs w:val="28"/>
    </w:rPr>
  </w:style>
  <w:style w:type="paragraph" w:styleId="berschrift5">
    <w:name w:val="heading 5"/>
    <w:basedOn w:val="Standard"/>
    <w:next w:val="TextStandard"/>
    <w:qFormat/>
    <w:rsid w:val="00C93DD9"/>
    <w:pPr>
      <w:keepNext/>
      <w:keepLines/>
      <w:numPr>
        <w:ilvl w:val="4"/>
        <w:numId w:val="5"/>
      </w:numPr>
      <w:outlineLvl w:val="4"/>
    </w:pPr>
    <w:rPr>
      <w:b/>
      <w:bCs/>
      <w:iCs/>
      <w:szCs w:val="26"/>
    </w:rPr>
  </w:style>
  <w:style w:type="paragraph" w:styleId="berschrift6">
    <w:name w:val="heading 6"/>
    <w:basedOn w:val="Standard"/>
    <w:next w:val="TextStandard"/>
    <w:qFormat/>
    <w:rsid w:val="00C93DD9"/>
    <w:pPr>
      <w:keepNext/>
      <w:keepLines/>
      <w:numPr>
        <w:ilvl w:val="5"/>
        <w:numId w:val="5"/>
      </w:numPr>
      <w:outlineLvl w:val="5"/>
    </w:pPr>
    <w:rPr>
      <w:b/>
      <w:bCs/>
      <w:szCs w:val="22"/>
    </w:rPr>
  </w:style>
  <w:style w:type="paragraph" w:styleId="berschrift7">
    <w:name w:val="heading 7"/>
    <w:basedOn w:val="Standard"/>
    <w:next w:val="Standard"/>
    <w:qFormat/>
    <w:rsid w:val="00A128E8"/>
    <w:pPr>
      <w:keepNext/>
      <w:keepLines/>
      <w:numPr>
        <w:ilvl w:val="6"/>
        <w:numId w:val="5"/>
      </w:numPr>
      <w:outlineLvl w:val="6"/>
    </w:pPr>
    <w:rPr>
      <w:b/>
    </w:rPr>
  </w:style>
  <w:style w:type="paragraph" w:styleId="berschrift8">
    <w:name w:val="heading 8"/>
    <w:basedOn w:val="Standard"/>
    <w:next w:val="Standard"/>
    <w:qFormat/>
    <w:rsid w:val="00A128E8"/>
    <w:pPr>
      <w:keepNext/>
      <w:keepLines/>
      <w:numPr>
        <w:ilvl w:val="7"/>
        <w:numId w:val="5"/>
      </w:numPr>
      <w:outlineLvl w:val="7"/>
    </w:pPr>
    <w:rPr>
      <w:b/>
      <w:iCs/>
    </w:rPr>
  </w:style>
  <w:style w:type="paragraph" w:styleId="berschrift9">
    <w:name w:val="heading 9"/>
    <w:basedOn w:val="Standard"/>
    <w:next w:val="Standard"/>
    <w:qFormat/>
    <w:rsid w:val="00A128E8"/>
    <w:pPr>
      <w:keepNext/>
      <w:keepLines/>
      <w:numPr>
        <w:ilvl w:val="8"/>
        <w:numId w:val="5"/>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aliases w:val="Text Tabelle Rahmen"/>
    <w:basedOn w:val="NormaleTabelle"/>
    <w:rsid w:val="009B0D46"/>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Kopfzeile">
    <w:name w:val="header"/>
    <w:basedOn w:val="Standard"/>
    <w:rsid w:val="009D48A4"/>
  </w:style>
  <w:style w:type="paragraph" w:styleId="Fuzeile">
    <w:name w:val="footer"/>
    <w:basedOn w:val="Standard"/>
    <w:link w:val="FuzeileZchn"/>
    <w:uiPriority w:val="99"/>
    <w:rsid w:val="0036187A"/>
    <w:pPr>
      <w:tabs>
        <w:tab w:val="right" w:pos="9923"/>
      </w:tabs>
      <w:spacing w:line="200" w:lineRule="exact"/>
    </w:pPr>
    <w:rPr>
      <w:sz w:val="16"/>
    </w:rPr>
  </w:style>
  <w:style w:type="paragraph" w:styleId="Verzeichnis1">
    <w:name w:val="toc 1"/>
    <w:basedOn w:val="Standard"/>
    <w:next w:val="Standard"/>
    <w:autoRedefine/>
    <w:uiPriority w:val="39"/>
    <w:rsid w:val="00FC2899"/>
    <w:pPr>
      <w:tabs>
        <w:tab w:val="left" w:pos="794"/>
        <w:tab w:val="right" w:pos="9469"/>
      </w:tabs>
      <w:spacing w:before="113" w:line="320" w:lineRule="atLeast"/>
      <w:ind w:left="794" w:hanging="794"/>
    </w:pPr>
    <w:rPr>
      <w:b/>
    </w:rPr>
  </w:style>
  <w:style w:type="paragraph" w:styleId="Verzeichnis2">
    <w:name w:val="toc 2"/>
    <w:basedOn w:val="Standard"/>
    <w:next w:val="Standard"/>
    <w:autoRedefine/>
    <w:uiPriority w:val="39"/>
    <w:rsid w:val="00A128E8"/>
    <w:pPr>
      <w:tabs>
        <w:tab w:val="left" w:pos="794"/>
        <w:tab w:val="right" w:pos="9469"/>
      </w:tabs>
      <w:spacing w:line="320" w:lineRule="atLeast"/>
      <w:ind w:left="794" w:hanging="794"/>
    </w:pPr>
    <w:rPr>
      <w:noProof/>
    </w:rPr>
  </w:style>
  <w:style w:type="paragraph" w:styleId="Verzeichnis3">
    <w:name w:val="toc 3"/>
    <w:basedOn w:val="Standard"/>
    <w:next w:val="Standard"/>
    <w:uiPriority w:val="39"/>
    <w:rsid w:val="00A128E8"/>
    <w:pPr>
      <w:tabs>
        <w:tab w:val="left" w:pos="794"/>
        <w:tab w:val="right" w:pos="9469"/>
      </w:tabs>
      <w:spacing w:line="320" w:lineRule="atLeast"/>
      <w:ind w:left="794" w:hanging="794"/>
    </w:pPr>
  </w:style>
  <w:style w:type="character" w:styleId="Hyperlink">
    <w:name w:val="Hyperlink"/>
    <w:basedOn w:val="Absatz-Standardschriftart"/>
    <w:uiPriority w:val="99"/>
    <w:rsid w:val="004B2305"/>
    <w:rPr>
      <w:rFonts w:ascii="Arial" w:hAnsi="Arial"/>
      <w:dstrike w:val="0"/>
      <w:color w:val="auto"/>
      <w:sz w:val="20"/>
      <w:u w:val="single"/>
      <w:vertAlign w:val="baseline"/>
      <w:lang w:val="de-CH"/>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rsid w:val="009D48A4"/>
    <w:pPr>
      <w:keepLines/>
    </w:pPr>
    <w:rPr>
      <w:b/>
      <w:bCs/>
      <w:sz w:val="14"/>
      <w:szCs w:val="20"/>
    </w:rPr>
  </w:style>
  <w:style w:type="character" w:styleId="Kommentarzeichen">
    <w:name w:val="annotation reference"/>
    <w:basedOn w:val="Absatz-Standardschriftart"/>
    <w:rsid w:val="009D48A4"/>
    <w:rPr>
      <w:sz w:val="14"/>
      <w:szCs w:val="16"/>
      <w:lang w:val="de-CH"/>
    </w:rPr>
  </w:style>
  <w:style w:type="paragraph" w:styleId="Kommentartext">
    <w:name w:val="annotation text"/>
    <w:basedOn w:val="Standard"/>
    <w:link w:val="KommentartextZchn"/>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basedOn w:val="Absatz-Standardschriftart"/>
    <w:rsid w:val="00DE409C"/>
    <w:rPr>
      <w:vertAlign w:val="superscript"/>
      <w:lang w:val="de-CH"/>
    </w:rPr>
  </w:style>
  <w:style w:type="paragraph" w:styleId="Endnotentext">
    <w:name w:val="endnote text"/>
    <w:basedOn w:val="Standard"/>
    <w:rsid w:val="009D48A4"/>
    <w:rPr>
      <w:sz w:val="14"/>
      <w:szCs w:val="20"/>
    </w:rPr>
  </w:style>
  <w:style w:type="character" w:styleId="Funotenzeichen">
    <w:name w:val="footnote reference"/>
    <w:rsid w:val="00410585"/>
    <w:rPr>
      <w:sz w:val="16"/>
      <w:szCs w:val="16"/>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C70241"/>
    <w:rPr>
      <w:rFonts w:ascii="Verdana" w:hAnsi="Verdana" w:cs="Courier New"/>
      <w:sz w:val="22"/>
      <w:lang w:val="de-CH" w:eastAsia="de-CH"/>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A128E8"/>
  </w:style>
  <w:style w:type="paragraph" w:styleId="Verzeichnis5">
    <w:name w:val="toc 5"/>
    <w:basedOn w:val="Standard"/>
    <w:next w:val="Standard"/>
    <w:autoRedefine/>
    <w:rsid w:val="00A128E8"/>
  </w:style>
  <w:style w:type="paragraph" w:styleId="Verzeichnis6">
    <w:name w:val="toc 6"/>
    <w:basedOn w:val="Standard"/>
    <w:next w:val="Standard"/>
    <w:autoRedefine/>
    <w:rsid w:val="00A128E8"/>
  </w:style>
  <w:style w:type="paragraph" w:styleId="Verzeichnis7">
    <w:name w:val="toc 7"/>
    <w:basedOn w:val="Standard"/>
    <w:next w:val="Standard"/>
    <w:autoRedefine/>
    <w:rsid w:val="00A128E8"/>
  </w:style>
  <w:style w:type="paragraph" w:styleId="Verzeichnis8">
    <w:name w:val="toc 8"/>
    <w:basedOn w:val="Standard"/>
    <w:next w:val="Standard"/>
    <w:autoRedefine/>
    <w:rsid w:val="00A128E8"/>
  </w:style>
  <w:style w:type="paragraph" w:styleId="Verzeichnis9">
    <w:name w:val="toc 9"/>
    <w:basedOn w:val="Standard"/>
    <w:next w:val="Standard"/>
    <w:autoRedefine/>
    <w:rsid w:val="00A128E8"/>
  </w:style>
  <w:style w:type="paragraph" w:styleId="Titel">
    <w:name w:val="Title"/>
    <w:basedOn w:val="Standard"/>
    <w:next w:val="Standard"/>
    <w:qFormat/>
    <w:rsid w:val="004B4872"/>
    <w:pPr>
      <w:keepNext/>
      <w:keepLines/>
      <w:spacing w:line="320" w:lineRule="atLeast"/>
    </w:pPr>
    <w:rPr>
      <w:rFonts w:cs="Arial"/>
      <w:b/>
      <w:bCs/>
      <w:sz w:val="28"/>
      <w:szCs w:val="32"/>
    </w:rPr>
  </w:style>
  <w:style w:type="paragraph" w:customStyle="1" w:styleId="Betreff">
    <w:name w:val="Betreff"/>
    <w:basedOn w:val="Standard"/>
    <w:qFormat/>
    <w:rsid w:val="00A128E8"/>
    <w:rPr>
      <w:b/>
    </w:rPr>
  </w:style>
  <w:style w:type="paragraph" w:styleId="Untertitel">
    <w:name w:val="Subtitle"/>
    <w:aliases w:val="Subtitle1"/>
    <w:basedOn w:val="Fuzeile"/>
    <w:next w:val="Standard"/>
    <w:rsid w:val="006D7709"/>
    <w:pPr>
      <w:spacing w:line="320" w:lineRule="exact"/>
    </w:pPr>
    <w:rPr>
      <w:sz w:val="28"/>
    </w:rPr>
  </w:style>
  <w:style w:type="paragraph" w:customStyle="1" w:styleId="TextTogether">
    <w:name w:val="TextTogether"/>
    <w:basedOn w:val="Standard"/>
    <w:rsid w:val="005E7E3B"/>
    <w:pPr>
      <w:keepNext/>
      <w:keepLines/>
    </w:pPr>
  </w:style>
  <w:style w:type="character" w:styleId="Fett">
    <w:name w:val="Strong"/>
    <w:basedOn w:val="Absatz-Standardschriftart"/>
    <w:rsid w:val="00F62297"/>
    <w:rPr>
      <w:rFonts w:ascii="Verdana" w:hAnsi="Verdana"/>
      <w:b/>
      <w:bCs/>
      <w:lang w:val="de-CH"/>
    </w:rPr>
  </w:style>
  <w:style w:type="character" w:customStyle="1" w:styleId="Description">
    <w:name w:val="Description"/>
    <w:basedOn w:val="Absatz-Standardschriftart"/>
    <w:rsid w:val="00665FFA"/>
    <w:rPr>
      <w:sz w:val="14"/>
      <w:lang w:val="de-CH"/>
    </w:rPr>
  </w:style>
  <w:style w:type="paragraph" w:customStyle="1" w:styleId="Introduction">
    <w:name w:val="Introduction"/>
    <w:basedOn w:val="Standard"/>
    <w:next w:val="Standard"/>
    <w:rsid w:val="00E00A1D"/>
    <w:pPr>
      <w:keepNext/>
      <w:keepLines/>
    </w:pPr>
  </w:style>
  <w:style w:type="paragraph" w:styleId="Gruformel">
    <w:name w:val="Closing"/>
    <w:basedOn w:val="Standard"/>
    <w:rsid w:val="00E00A1D"/>
    <w:pPr>
      <w:keepNext/>
      <w:keepLines/>
    </w:pPr>
  </w:style>
  <w:style w:type="paragraph" w:customStyle="1" w:styleId="Separator">
    <w:name w:val="Separator"/>
    <w:basedOn w:val="Standard"/>
    <w:next w:val="Standard"/>
    <w:rsid w:val="000F79CA"/>
    <w:pPr>
      <w:pBdr>
        <w:bottom w:val="single" w:sz="4" w:space="1" w:color="auto"/>
      </w:pBdr>
    </w:pPr>
  </w:style>
  <w:style w:type="paragraph" w:customStyle="1" w:styleId="Topic300">
    <w:name w:val="Topic300"/>
    <w:basedOn w:val="Standard"/>
    <w:rsid w:val="00100419"/>
    <w:pPr>
      <w:keepLines/>
      <w:ind w:left="1701" w:hanging="1701"/>
    </w:pPr>
  </w:style>
  <w:style w:type="paragraph" w:customStyle="1" w:styleId="Topic600">
    <w:name w:val="Topic600"/>
    <w:basedOn w:val="Standard"/>
    <w:rsid w:val="005E7E3B"/>
    <w:pPr>
      <w:keepLines/>
      <w:ind w:left="3402" w:hanging="3402"/>
    </w:pPr>
  </w:style>
  <w:style w:type="paragraph" w:customStyle="1" w:styleId="Topic900">
    <w:name w:val="Topic900"/>
    <w:basedOn w:val="Standard"/>
    <w:rsid w:val="005E7E3B"/>
    <w:pPr>
      <w:keepLines/>
      <w:ind w:left="5103" w:hanging="5103"/>
    </w:pPr>
  </w:style>
  <w:style w:type="paragraph" w:customStyle="1" w:styleId="Topic075">
    <w:name w:val="Topic075"/>
    <w:basedOn w:val="Standard"/>
    <w:rsid w:val="00467057"/>
    <w:pPr>
      <w:keepLines/>
      <w:ind w:left="425" w:hanging="425"/>
    </w:pPr>
  </w:style>
  <w:style w:type="paragraph" w:styleId="Unterschrift">
    <w:name w:val="Signature"/>
    <w:basedOn w:val="Standard"/>
    <w:rsid w:val="00486D68"/>
    <w:pPr>
      <w:keepNext/>
      <w:keepLines/>
    </w:pPr>
  </w:style>
  <w:style w:type="character" w:styleId="Hervorhebung">
    <w:name w:val="Emphasis"/>
    <w:basedOn w:val="Absatz-Standardschriftart"/>
    <w:rsid w:val="009D48A4"/>
    <w:rPr>
      <w:b/>
      <w:iCs/>
      <w:lang w:val="de-CH"/>
    </w:rPr>
  </w:style>
  <w:style w:type="character" w:styleId="BesuchterLink">
    <w:name w:val="FollowedHyperlink"/>
    <w:basedOn w:val="Absatz-Standardschriftart"/>
    <w:rsid w:val="004B2305"/>
    <w:rPr>
      <w:rFonts w:ascii="Arial" w:hAnsi="Arial"/>
      <w:dstrike w:val="0"/>
      <w:sz w:val="20"/>
      <w:u w:val="none"/>
      <w:vertAlign w:val="baseline"/>
      <w:lang w:val="de-CH"/>
    </w:rPr>
  </w:style>
  <w:style w:type="paragraph" w:customStyle="1" w:styleId="Enclosures">
    <w:name w:val="Enclosures"/>
    <w:basedOn w:val="ListWithSymbols"/>
    <w:rsid w:val="0048532C"/>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31532"/>
  </w:style>
  <w:style w:type="paragraph" w:customStyle="1" w:styleId="ListWithNumbers">
    <w:name w:val="ListWithNumbers"/>
    <w:basedOn w:val="Standard"/>
    <w:rsid w:val="004B4872"/>
    <w:pPr>
      <w:numPr>
        <w:numId w:val="3"/>
      </w:numPr>
      <w:spacing w:after="113"/>
    </w:pPr>
  </w:style>
  <w:style w:type="paragraph" w:customStyle="1" w:styleId="ListWithSymbols">
    <w:name w:val="ListWithSymbols"/>
    <w:basedOn w:val="Standard"/>
    <w:rsid w:val="004B4872"/>
    <w:pPr>
      <w:numPr>
        <w:numId w:val="4"/>
      </w:numPr>
      <w:spacing w:after="113"/>
    </w:pPr>
  </w:style>
  <w:style w:type="paragraph" w:customStyle="1" w:styleId="ListWithLetters">
    <w:name w:val="ListWithLetters"/>
    <w:basedOn w:val="Standard"/>
    <w:rsid w:val="00C93DD9"/>
    <w:pPr>
      <w:numPr>
        <w:numId w:val="6"/>
      </w:numPr>
      <w:spacing w:after="113"/>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A02515"/>
    <w:pPr>
      <w:keepLines/>
    </w:pPr>
    <w:rPr>
      <w:b/>
      <w:sz w:val="14"/>
    </w:rPr>
  </w:style>
  <w:style w:type="paragraph" w:customStyle="1" w:styleId="OutputprofileText">
    <w:name w:val="OutputprofileText"/>
    <w:basedOn w:val="Standard"/>
    <w:rsid w:val="00A02515"/>
    <w:pPr>
      <w:keepLines/>
    </w:pPr>
    <w:rPr>
      <w:sz w:val="14"/>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basedOn w:val="Absatz-Standardschriftart"/>
    <w:rsid w:val="00730FCB"/>
    <w:rPr>
      <w:iCs/>
      <w:lang w:val="de-CH"/>
    </w:rPr>
  </w:style>
  <w:style w:type="character" w:styleId="HTMLCode">
    <w:name w:val="HTML Code"/>
    <w:basedOn w:val="Absatz-Standardschriftart"/>
    <w:rsid w:val="00730FCB"/>
    <w:rPr>
      <w:rFonts w:ascii="Verdana" w:hAnsi="Verdana" w:cs="Courier New"/>
      <w:sz w:val="22"/>
      <w:szCs w:val="20"/>
      <w:lang w:val="de-CH"/>
    </w:rPr>
  </w:style>
  <w:style w:type="character" w:styleId="HTMLDefinition">
    <w:name w:val="HTML Definition"/>
    <w:basedOn w:val="Absatz-Standardschriftart"/>
    <w:rsid w:val="00730FCB"/>
    <w:rPr>
      <w:iCs/>
      <w:lang w:val="de-CH"/>
    </w:rPr>
  </w:style>
  <w:style w:type="character" w:styleId="HTMLTastatur">
    <w:name w:val="HTML Keyboard"/>
    <w:basedOn w:val="Absatz-Standardschriftart"/>
    <w:rsid w:val="00730FCB"/>
    <w:rPr>
      <w:rFonts w:ascii="Verdana" w:hAnsi="Verdana" w:cs="Courier New"/>
      <w:sz w:val="22"/>
      <w:szCs w:val="20"/>
      <w:lang w:val="de-CH"/>
    </w:rPr>
  </w:style>
  <w:style w:type="paragraph" w:styleId="HTMLVorformatiert">
    <w:name w:val="HTML Preformatted"/>
    <w:basedOn w:val="Standard"/>
    <w:rsid w:val="00730FCB"/>
    <w:rPr>
      <w:rFonts w:cs="Courier New"/>
      <w:szCs w:val="20"/>
    </w:rPr>
  </w:style>
  <w:style w:type="character" w:styleId="HTMLBeispiel">
    <w:name w:val="HTML Sample"/>
    <w:basedOn w:val="Absatz-Standardschriftart"/>
    <w:rsid w:val="00730FCB"/>
    <w:rPr>
      <w:rFonts w:ascii="Verdana" w:hAnsi="Verdana" w:cs="Courier New"/>
      <w:sz w:val="22"/>
      <w:lang w:val="de-CH"/>
    </w:rPr>
  </w:style>
  <w:style w:type="character" w:styleId="HTMLSchreibmaschine">
    <w:name w:val="HTML Typewriter"/>
    <w:basedOn w:val="Absatz-Standardschriftart"/>
    <w:rsid w:val="00730FCB"/>
    <w:rPr>
      <w:rFonts w:ascii="Verdana" w:hAnsi="Verdana" w:cs="Courier New"/>
      <w:sz w:val="20"/>
      <w:szCs w:val="20"/>
      <w:lang w:val="de-CH"/>
    </w:rPr>
  </w:style>
  <w:style w:type="character" w:styleId="HTMLVariable">
    <w:name w:val="HTML Variable"/>
    <w:basedOn w:val="Absatz-Standardschriftart"/>
    <w:rsid w:val="00730FCB"/>
    <w:rPr>
      <w:iCs/>
      <w:lang w:val="de-CH"/>
    </w:rPr>
  </w:style>
  <w:style w:type="character" w:styleId="Zeilennummer">
    <w:name w:val="line number"/>
    <w:basedOn w:val="Absatz-Standardschriftart"/>
    <w:rsid w:val="00730FCB"/>
    <w:rPr>
      <w:lang w:val="de-CH"/>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styleId="Fu-Endnotenberschrift">
    <w:name w:val="Note Heading"/>
    <w:basedOn w:val="Standard"/>
    <w:next w:val="Standard"/>
    <w:rsid w:val="00A02515"/>
  </w:style>
  <w:style w:type="character" w:styleId="Seitenzahl">
    <w:name w:val="page number"/>
    <w:basedOn w:val="Absatz-Standardschriftart"/>
    <w:rsid w:val="00A02515"/>
    <w:rPr>
      <w:lang w:val="de-CH"/>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5E7E3B"/>
    <w:pPr>
      <w:adjustRightInd w:val="0"/>
      <w:snapToGrid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E05CDE"/>
    <w:pPr>
      <w:numPr>
        <w:numId w:val="1"/>
      </w:numPr>
    </w:pPr>
  </w:style>
  <w:style w:type="paragraph" w:customStyle="1" w:styleId="EnclosuresFristLine">
    <w:name w:val="Enclosures Frist Line"/>
    <w:basedOn w:val="Standard"/>
    <w:next w:val="Enclosures"/>
    <w:rsid w:val="0048532C"/>
    <w:pPr>
      <w:numPr>
        <w:numId w:val="2"/>
      </w:numPr>
      <w:spacing w:before="400"/>
      <w:ind w:left="284" w:hanging="284"/>
    </w:pPr>
  </w:style>
  <w:style w:type="paragraph" w:customStyle="1" w:styleId="TakeTitle">
    <w:name w:val="TakeTitle"/>
    <w:basedOn w:val="Standard"/>
    <w:rsid w:val="00B0709A"/>
    <w:pPr>
      <w:numPr>
        <w:ilvl w:val="2"/>
        <w:numId w:val="4"/>
      </w:numPr>
    </w:pPr>
  </w:style>
  <w:style w:type="paragraph" w:customStyle="1" w:styleId="NormalKeepTogether">
    <w:name w:val="NormalKeepTogether"/>
    <w:basedOn w:val="Standard"/>
    <w:rsid w:val="009557FA"/>
    <w:pPr>
      <w:keepNext/>
      <w:keepLines/>
      <w:spacing w:after="260"/>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3A293A"/>
    <w:pPr>
      <w:keepNext/>
      <w:keepLines/>
      <w:tabs>
        <w:tab w:val="left" w:leader="underscore" w:pos="3119"/>
        <w:tab w:val="left" w:pos="3969"/>
        <w:tab w:val="right" w:leader="underscore" w:pos="7088"/>
      </w:tabs>
    </w:pPr>
    <w:rPr>
      <w:sz w:val="8"/>
      <w:lang w:val="en-GB"/>
    </w:rPr>
  </w:style>
  <w:style w:type="paragraph" w:customStyle="1" w:styleId="SignatureText">
    <w:name w:val="SignatureText"/>
    <w:basedOn w:val="Standard"/>
    <w:rsid w:val="003A293A"/>
    <w:pPr>
      <w:keepNext/>
      <w:keepLines/>
      <w:tabs>
        <w:tab w:val="left" w:pos="3969"/>
      </w:tabs>
    </w:pPr>
    <w:rPr>
      <w:kern w:val="10"/>
      <w:position w:val="10"/>
      <w:sz w:val="17"/>
      <w:lang w:val="en-GB"/>
    </w:rPr>
  </w:style>
  <w:style w:type="paragraph" w:customStyle="1" w:styleId="Topic075Line">
    <w:name w:val="Topic075Line"/>
    <w:basedOn w:val="Standard"/>
    <w:rsid w:val="00467057"/>
    <w:pPr>
      <w:tabs>
        <w:tab w:val="right" w:leader="underscore" w:pos="9356"/>
      </w:tabs>
      <w:ind w:left="425" w:hanging="425"/>
    </w:pPr>
    <w:rPr>
      <w:lang w:val="en-GB"/>
    </w:rPr>
  </w:style>
  <w:style w:type="paragraph" w:customStyle="1" w:styleId="Topic300Line">
    <w:name w:val="Topic300Line"/>
    <w:basedOn w:val="Standard"/>
    <w:rsid w:val="00467057"/>
    <w:pPr>
      <w:tabs>
        <w:tab w:val="right" w:leader="underscore" w:pos="9356"/>
      </w:tabs>
      <w:ind w:left="1701" w:hanging="1701"/>
    </w:pPr>
    <w:rPr>
      <w:lang w:val="en-GB"/>
    </w:rPr>
  </w:style>
  <w:style w:type="paragraph" w:customStyle="1" w:styleId="Topic600Line">
    <w:name w:val="Topic600Line"/>
    <w:basedOn w:val="Standard"/>
    <w:rsid w:val="00467057"/>
    <w:pPr>
      <w:tabs>
        <w:tab w:val="right" w:leader="underscore" w:pos="9356"/>
      </w:tabs>
      <w:ind w:left="3402" w:hanging="3402"/>
    </w:pPr>
    <w:rPr>
      <w:lang w:val="en-GB"/>
    </w:rPr>
  </w:style>
  <w:style w:type="paragraph" w:customStyle="1" w:styleId="Topic900Line">
    <w:name w:val="Topic900Line"/>
    <w:basedOn w:val="Standard"/>
    <w:rsid w:val="00467057"/>
    <w:pPr>
      <w:tabs>
        <w:tab w:val="right" w:leader="underscore" w:pos="9356"/>
      </w:tabs>
      <w:ind w:left="5103" w:hanging="5103"/>
    </w:pPr>
    <w:rPr>
      <w:lang w:val="en-GB"/>
    </w:rPr>
  </w:style>
  <w:style w:type="character" w:customStyle="1" w:styleId="Italic">
    <w:name w:val="Italic"/>
    <w:basedOn w:val="Absatz-Standardschriftart"/>
    <w:rsid w:val="004140F0"/>
    <w:rPr>
      <w:i/>
      <w:lang w:val="en-GB"/>
    </w:rPr>
  </w:style>
  <w:style w:type="character" w:styleId="Platzhaltertext">
    <w:name w:val="Placeholder Text"/>
    <w:basedOn w:val="Absatz-Standardschriftart"/>
    <w:uiPriority w:val="99"/>
    <w:semiHidden/>
    <w:rsid w:val="002A66F2"/>
    <w:rPr>
      <w:color w:val="808080"/>
      <w:lang w:val="de-CH"/>
    </w:rPr>
  </w:style>
  <w:style w:type="paragraph" w:customStyle="1" w:styleId="Absenderblock">
    <w:name w:val="Absenderblock"/>
    <w:basedOn w:val="Standard"/>
    <w:rsid w:val="00A128E8"/>
    <w:pPr>
      <w:tabs>
        <w:tab w:val="left" w:pos="181"/>
      </w:tabs>
      <w:spacing w:line="200" w:lineRule="exact"/>
      <w:contextualSpacing/>
    </w:pPr>
    <w:rPr>
      <w:sz w:val="16"/>
    </w:rPr>
  </w:style>
  <w:style w:type="paragraph" w:customStyle="1" w:styleId="AbsenderZwischenzeile">
    <w:name w:val="AbsenderZwischenzeile"/>
    <w:basedOn w:val="Absenderblock"/>
    <w:rsid w:val="005124EC"/>
    <w:pPr>
      <w:framePr w:hSpace="142" w:wrap="around" w:vAnchor="page" w:hAnchor="page" w:x="7219" w:y="1986"/>
      <w:suppressOverlap/>
    </w:pPr>
    <w:rPr>
      <w:sz w:val="6"/>
    </w:rPr>
  </w:style>
  <w:style w:type="paragraph" w:customStyle="1" w:styleId="1pt">
    <w:name w:val="1pt"/>
    <w:basedOn w:val="Absenderblock"/>
    <w:rsid w:val="00E116DB"/>
    <w:pPr>
      <w:spacing w:line="180" w:lineRule="auto"/>
    </w:pPr>
    <w:rPr>
      <w:sz w:val="2"/>
    </w:rPr>
  </w:style>
  <w:style w:type="paragraph" w:customStyle="1" w:styleId="AddressSingleLine">
    <w:name w:val="AddressSingleLine"/>
    <w:basedOn w:val="Standard"/>
    <w:rsid w:val="00996A3D"/>
    <w:pPr>
      <w:pBdr>
        <w:bottom w:val="single" w:sz="4" w:space="1" w:color="auto"/>
      </w:pBdr>
    </w:pPr>
    <w:rPr>
      <w:sz w:val="10"/>
    </w:rPr>
  </w:style>
  <w:style w:type="paragraph" w:customStyle="1" w:styleId="CopyTo">
    <w:name w:val="CopyTo"/>
    <w:basedOn w:val="Standard"/>
    <w:rsid w:val="0048532C"/>
    <w:pPr>
      <w:ind w:left="284" w:hanging="284"/>
    </w:pPr>
    <w:rPr>
      <w:lang w:val="en-US"/>
    </w:rPr>
  </w:style>
  <w:style w:type="paragraph" w:styleId="E-Mail-Signatur">
    <w:name w:val="E-mail Signature"/>
    <w:basedOn w:val="Standard"/>
    <w:link w:val="E-Mail-SignaturZchn"/>
    <w:unhideWhenUsed/>
    <w:rsid w:val="00F123C7"/>
  </w:style>
  <w:style w:type="character" w:customStyle="1" w:styleId="E-Mail-SignaturZchn">
    <w:name w:val="E-Mail-Signatur Zchn"/>
    <w:basedOn w:val="Absatz-Standardschriftart"/>
    <w:link w:val="E-Mail-Signatur"/>
    <w:rsid w:val="00F123C7"/>
    <w:rPr>
      <w:rFonts w:ascii="Arial" w:hAnsi="Arial"/>
      <w:sz w:val="21"/>
      <w:szCs w:val="24"/>
      <w:lang w:val="de-CH" w:eastAsia="de-CH"/>
    </w:rPr>
  </w:style>
  <w:style w:type="paragraph" w:styleId="Listenabsatz">
    <w:name w:val="List Paragraph"/>
    <w:basedOn w:val="Standard"/>
    <w:uiPriority w:val="34"/>
    <w:qFormat/>
    <w:rsid w:val="008823C2"/>
    <w:pPr>
      <w:ind w:left="720"/>
      <w:contextualSpacing/>
    </w:pPr>
  </w:style>
  <w:style w:type="paragraph" w:customStyle="1" w:styleId="Sub1">
    <w:name w:val="Sub1"/>
    <w:basedOn w:val="Standard"/>
    <w:rsid w:val="005826CE"/>
    <w:pPr>
      <w:spacing w:line="320" w:lineRule="atLeast"/>
      <w:ind w:right="1440"/>
    </w:pPr>
    <w:rPr>
      <w:rFonts w:cs="Arial"/>
      <w:sz w:val="28"/>
      <w:szCs w:val="28"/>
    </w:rPr>
  </w:style>
  <w:style w:type="paragraph" w:customStyle="1" w:styleId="Fusszeile">
    <w:name w:val="Fusszeile"/>
    <w:aliases w:val="Pagina"/>
    <w:basedOn w:val="Fuzeile"/>
    <w:qFormat/>
    <w:rsid w:val="00A128E8"/>
    <w:pPr>
      <w:tabs>
        <w:tab w:val="clear" w:pos="9923"/>
        <w:tab w:val="right" w:pos="9449"/>
      </w:tabs>
      <w:spacing w:line="200" w:lineRule="atLeast"/>
      <w:ind w:right="459"/>
      <w:jc w:val="right"/>
    </w:pPr>
    <w:rPr>
      <w:szCs w:val="16"/>
    </w:rPr>
  </w:style>
  <w:style w:type="paragraph" w:customStyle="1" w:styleId="Informations-Block">
    <w:name w:val="Informations-Block"/>
    <w:basedOn w:val="Standard"/>
    <w:qFormat/>
    <w:rsid w:val="004B4872"/>
    <w:pPr>
      <w:spacing w:after="113" w:line="200" w:lineRule="atLeast"/>
    </w:pPr>
    <w:rPr>
      <w:sz w:val="16"/>
      <w:lang w:val="en-US"/>
    </w:rPr>
  </w:style>
  <w:style w:type="paragraph" w:customStyle="1" w:styleId="AufzhlungAnlagen">
    <w:name w:val="Aufzählung Anlagen"/>
    <w:basedOn w:val="Standard"/>
    <w:qFormat/>
    <w:rsid w:val="004B4872"/>
    <w:pPr>
      <w:ind w:left="170" w:hanging="170"/>
    </w:pPr>
  </w:style>
  <w:style w:type="paragraph" w:customStyle="1" w:styleId="Klassifizierung">
    <w:name w:val="Klassifizierung"/>
    <w:basedOn w:val="Standard"/>
    <w:qFormat/>
    <w:rsid w:val="004B4872"/>
    <w:rPr>
      <w:b/>
    </w:rPr>
  </w:style>
  <w:style w:type="paragraph" w:customStyle="1" w:styleId="Funktion">
    <w:name w:val="Funktion"/>
    <w:basedOn w:val="Standard"/>
    <w:qFormat/>
    <w:rsid w:val="004B4872"/>
    <w:pPr>
      <w:spacing w:line="260" w:lineRule="exact"/>
      <w:ind w:right="1440"/>
    </w:pPr>
    <w:rPr>
      <w:sz w:val="16"/>
      <w:szCs w:val="16"/>
      <w:lang w:val="en-US"/>
    </w:rPr>
  </w:style>
  <w:style w:type="paragraph" w:customStyle="1" w:styleId="NameFunktionunterUnterschrifts-Linie">
    <w:name w:val="Name/Funktion unter Unterschrifts-Linie"/>
    <w:basedOn w:val="Standard"/>
    <w:qFormat/>
    <w:rsid w:val="004B4872"/>
    <w:pPr>
      <w:spacing w:line="200" w:lineRule="atLeast"/>
    </w:pPr>
    <w:rPr>
      <w:sz w:val="16"/>
    </w:rPr>
  </w:style>
  <w:style w:type="paragraph" w:customStyle="1" w:styleId="Checkboxen">
    <w:name w:val="Checkboxen"/>
    <w:basedOn w:val="Standard"/>
    <w:qFormat/>
    <w:rsid w:val="004B4872"/>
    <w:pPr>
      <w:spacing w:after="199"/>
      <w:ind w:left="284" w:hanging="284"/>
    </w:pPr>
  </w:style>
  <w:style w:type="paragraph" w:customStyle="1" w:styleId="Disclaimer">
    <w:name w:val="Disclaimer"/>
    <w:basedOn w:val="Standard"/>
    <w:qFormat/>
    <w:rsid w:val="00831F9A"/>
    <w:pPr>
      <w:spacing w:line="200" w:lineRule="atLeast"/>
    </w:pPr>
    <w:rPr>
      <w:b/>
      <w:sz w:val="16"/>
    </w:rPr>
  </w:style>
  <w:style w:type="paragraph" w:customStyle="1" w:styleId="Korrespondenz">
    <w:name w:val="Korrespondenz"/>
    <w:basedOn w:val="Standard"/>
    <w:qFormat/>
    <w:rsid w:val="004B2305"/>
    <w:rPr>
      <w:szCs w:val="20"/>
    </w:rPr>
  </w:style>
  <w:style w:type="paragraph" w:customStyle="1" w:styleId="TextStandard">
    <w:name w:val="Text Standard"/>
    <w:basedOn w:val="Standard"/>
    <w:qFormat/>
    <w:rsid w:val="004B2305"/>
    <w:pPr>
      <w:spacing w:after="260"/>
    </w:pPr>
    <w:rPr>
      <w:szCs w:val="20"/>
    </w:rPr>
  </w:style>
  <w:style w:type="character" w:customStyle="1" w:styleId="berschrift2Zchn">
    <w:name w:val="Überschrift 2 Zchn"/>
    <w:basedOn w:val="Absatz-Standardschriftart"/>
    <w:link w:val="berschrift2"/>
    <w:rsid w:val="001B5DBA"/>
    <w:rPr>
      <w:rFonts w:ascii="Arial" w:hAnsi="Arial" w:cs="Arial"/>
      <w:b/>
      <w:bCs/>
      <w:iCs/>
      <w:sz w:val="24"/>
      <w:szCs w:val="28"/>
      <w:lang w:val="de-CH" w:eastAsia="de-CH"/>
    </w:rPr>
  </w:style>
  <w:style w:type="character" w:customStyle="1" w:styleId="berschrift3Zchn">
    <w:name w:val="Überschrift 3 Zchn"/>
    <w:basedOn w:val="Absatz-Standardschriftart"/>
    <w:link w:val="berschrift3"/>
    <w:rsid w:val="001B5DBA"/>
    <w:rPr>
      <w:rFonts w:ascii="Arial" w:hAnsi="Arial" w:cs="Arial"/>
      <w:b/>
      <w:bCs/>
      <w:iCs/>
      <w:sz w:val="22"/>
      <w:szCs w:val="24"/>
      <w:lang w:val="de-CH" w:eastAsia="de-CH"/>
    </w:rPr>
  </w:style>
  <w:style w:type="paragraph" w:customStyle="1" w:styleId="Fliesstext">
    <w:name w:val="Fliesstext"/>
    <w:basedOn w:val="Standard"/>
    <w:qFormat/>
    <w:rsid w:val="00F862D6"/>
    <w:pPr>
      <w:tabs>
        <w:tab w:val="left" w:pos="2268"/>
        <w:tab w:val="left" w:pos="4536"/>
        <w:tab w:val="left" w:pos="7938"/>
      </w:tabs>
      <w:spacing w:before="120" w:after="120" w:line="240" w:lineRule="exact"/>
      <w:jc w:val="both"/>
    </w:pPr>
  </w:style>
  <w:style w:type="paragraph" w:customStyle="1" w:styleId="Normale1">
    <w:name w:val="Normale 1"/>
    <w:basedOn w:val="Standard"/>
    <w:rsid w:val="00F862D6"/>
    <w:rPr>
      <w:szCs w:val="20"/>
      <w:lang w:val="it-IT" w:eastAsia="it-IT"/>
    </w:rPr>
  </w:style>
  <w:style w:type="paragraph" w:customStyle="1" w:styleId="Stile10ptGrassetto">
    <w:name w:val="Stile 10 pt Grassetto"/>
    <w:link w:val="Stile10ptGrassettoCarattere"/>
    <w:rsid w:val="00F862D6"/>
    <w:rPr>
      <w:rFonts w:ascii="Arial" w:hAnsi="Arial"/>
      <w:b/>
      <w:bCs/>
      <w:lang w:val="it-CH" w:eastAsia="it-IT"/>
    </w:rPr>
  </w:style>
  <w:style w:type="character" w:customStyle="1" w:styleId="Stile10ptGrassettoCarattere">
    <w:name w:val="Stile 10 pt Grassetto Carattere"/>
    <w:basedOn w:val="Absatz-Standardschriftart"/>
    <w:link w:val="Stile10ptGrassetto"/>
    <w:rsid w:val="00F862D6"/>
    <w:rPr>
      <w:rFonts w:ascii="Arial" w:hAnsi="Arial"/>
      <w:b/>
      <w:bCs/>
      <w:lang w:val="it-CH" w:eastAsia="it-IT"/>
    </w:rPr>
  </w:style>
  <w:style w:type="paragraph" w:customStyle="1" w:styleId="Stile10ptSinistro0cmSporgente444cm">
    <w:name w:val="Stile 10 pt Sinistro:  0 cm Sporgente  4.44 cm"/>
    <w:rsid w:val="00F862D6"/>
    <w:pPr>
      <w:ind w:left="2520" w:hanging="2520"/>
    </w:pPr>
    <w:rPr>
      <w:rFonts w:ascii="Arial" w:hAnsi="Arial"/>
      <w:lang w:val="it-IT" w:eastAsia="it-IT"/>
    </w:rPr>
  </w:style>
  <w:style w:type="paragraph" w:customStyle="1" w:styleId="Standard10">
    <w:name w:val="Standard10"/>
    <w:basedOn w:val="Standard"/>
    <w:rsid w:val="00F862D6"/>
    <w:pPr>
      <w:tabs>
        <w:tab w:val="left" w:pos="567"/>
        <w:tab w:val="left" w:pos="1134"/>
        <w:tab w:val="center" w:pos="4678"/>
        <w:tab w:val="right" w:pos="9356"/>
      </w:tabs>
      <w:spacing w:before="60" w:after="60"/>
    </w:pPr>
    <w:rPr>
      <w:szCs w:val="20"/>
      <w:lang w:val="de-DE" w:eastAsia="en-US"/>
    </w:rPr>
  </w:style>
  <w:style w:type="paragraph" w:customStyle="1" w:styleId="Default">
    <w:name w:val="Default"/>
    <w:rsid w:val="004F2D40"/>
    <w:pPr>
      <w:autoSpaceDE w:val="0"/>
      <w:autoSpaceDN w:val="0"/>
      <w:adjustRightInd w:val="0"/>
    </w:pPr>
    <w:rPr>
      <w:rFonts w:ascii="Arial" w:hAnsi="Arial" w:cs="Arial"/>
      <w:color w:val="000000"/>
      <w:sz w:val="24"/>
      <w:szCs w:val="24"/>
      <w:lang w:val="de-CH"/>
    </w:rPr>
  </w:style>
  <w:style w:type="paragraph" w:customStyle="1" w:styleId="TitelMittel">
    <w:name w:val="TitelMittel"/>
    <w:basedOn w:val="Standard"/>
    <w:qFormat/>
    <w:rsid w:val="00E31A00"/>
    <w:pPr>
      <w:keepNext/>
      <w:keepLines/>
      <w:adjustRightInd w:val="0"/>
      <w:snapToGrid w:val="0"/>
      <w:spacing w:before="240" w:after="240" w:line="288" w:lineRule="exact"/>
    </w:pPr>
    <w:rPr>
      <w:rFonts w:cs="Arial"/>
      <w:b/>
      <w:bCs/>
      <w:sz w:val="24"/>
      <w:szCs w:val="32"/>
    </w:rPr>
  </w:style>
  <w:style w:type="character" w:customStyle="1" w:styleId="KommentartextZchn">
    <w:name w:val="Kommentartext Zchn"/>
    <w:basedOn w:val="Absatz-Standardschriftart"/>
    <w:link w:val="Kommentartext"/>
    <w:rsid w:val="00EA5DDE"/>
    <w:rPr>
      <w:rFonts w:ascii="Arial" w:hAnsi="Arial"/>
      <w:sz w:val="14"/>
      <w:lang w:val="de-CH" w:eastAsia="de-CH"/>
    </w:rPr>
  </w:style>
  <w:style w:type="character" w:styleId="NichtaufgelsteErwhnung">
    <w:name w:val="Unresolved Mention"/>
    <w:basedOn w:val="Absatz-Standardschriftart"/>
    <w:uiPriority w:val="99"/>
    <w:semiHidden/>
    <w:unhideWhenUsed/>
    <w:rsid w:val="006837C3"/>
    <w:rPr>
      <w:color w:val="605E5C"/>
      <w:shd w:val="clear" w:color="auto" w:fill="E1DFDD"/>
      <w:lang w:val="de-CH"/>
    </w:rPr>
  </w:style>
  <w:style w:type="paragraph" w:styleId="berarbeitung">
    <w:name w:val="Revision"/>
    <w:hidden/>
    <w:uiPriority w:val="99"/>
    <w:semiHidden/>
    <w:rsid w:val="007E70D9"/>
    <w:rPr>
      <w:rFonts w:ascii="Arial" w:hAnsi="Arial"/>
      <w:szCs w:val="24"/>
      <w:lang w:val="de-CH" w:eastAsia="de-CH"/>
    </w:rPr>
  </w:style>
  <w:style w:type="character" w:customStyle="1" w:styleId="FuzeileZchn">
    <w:name w:val="Fußzeile Zchn"/>
    <w:basedOn w:val="Absatz-Standardschriftart"/>
    <w:link w:val="Fuzeile"/>
    <w:uiPriority w:val="99"/>
    <w:rsid w:val="00623DB2"/>
    <w:rPr>
      <w:rFonts w:ascii="Arial" w:hAnsi="Arial"/>
      <w:sz w:val="16"/>
      <w:szCs w:val="24"/>
      <w:lang w:val="de-CH" w:eastAsia="de-CH"/>
    </w:rPr>
  </w:style>
  <w:style w:type="paragraph" w:styleId="Inhaltsverzeichnisberschrift">
    <w:name w:val="TOC Heading"/>
    <w:basedOn w:val="berschrift1"/>
    <w:next w:val="Standard"/>
    <w:uiPriority w:val="39"/>
    <w:unhideWhenUsed/>
    <w:qFormat/>
    <w:rsid w:val="003A4A30"/>
    <w:pPr>
      <w:numPr>
        <w:numId w:val="0"/>
      </w:numPr>
      <w:spacing w:before="240" w:after="0" w:line="259" w:lineRule="auto"/>
      <w:outlineLvl w:val="9"/>
    </w:pPr>
    <w:rPr>
      <w:rFonts w:asciiTheme="majorHAnsi" w:eastAsiaTheme="majorEastAsia" w:hAnsiTheme="majorHAnsi" w:cstheme="majorBidi"/>
      <w:b w:val="0"/>
      <w:bCs w:val="0"/>
      <w:iCs w:val="0"/>
      <w:vanish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6487">
      <w:bodyDiv w:val="1"/>
      <w:marLeft w:val="0"/>
      <w:marRight w:val="0"/>
      <w:marTop w:val="0"/>
      <w:marBottom w:val="0"/>
      <w:divBdr>
        <w:top w:val="none" w:sz="0" w:space="0" w:color="auto"/>
        <w:left w:val="none" w:sz="0" w:space="0" w:color="auto"/>
        <w:bottom w:val="none" w:sz="0" w:space="0" w:color="auto"/>
        <w:right w:val="none" w:sz="0" w:space="0" w:color="auto"/>
      </w:divBdr>
    </w:div>
    <w:div w:id="452870558">
      <w:bodyDiv w:val="1"/>
      <w:marLeft w:val="0"/>
      <w:marRight w:val="0"/>
      <w:marTop w:val="0"/>
      <w:marBottom w:val="0"/>
      <w:divBdr>
        <w:top w:val="none" w:sz="0" w:space="0" w:color="auto"/>
        <w:left w:val="none" w:sz="0" w:space="0" w:color="auto"/>
        <w:bottom w:val="none" w:sz="0" w:space="0" w:color="auto"/>
        <w:right w:val="none" w:sz="0" w:space="0" w:color="auto"/>
      </w:divBdr>
    </w:div>
    <w:div w:id="90907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europaeischer-referenzrahmen.d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9390\AppData\Local\Temp\officeatwork\temp0000\Templ.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23BF59D64DD47C1A2FB1A41CA9E376C"/>
        <w:category>
          <w:name w:val="Allgemein"/>
          <w:gallery w:val="placeholder"/>
        </w:category>
        <w:types>
          <w:type w:val="bbPlcHdr"/>
        </w:types>
        <w:behaviors>
          <w:behavior w:val="content"/>
        </w:behaviors>
        <w:guid w:val="{BB7A9D0B-6D7A-432A-BFCE-31B39021A9A7}"/>
      </w:docPartPr>
      <w:docPartBody>
        <w:p w:rsidR="00417DDC" w:rsidRDefault="00417DDC">
          <w:pPr>
            <w:pStyle w:val="523BF59D64DD47C1A2FB1A41CA9E376C"/>
          </w:pPr>
          <w:r w:rsidRPr="00A23F25">
            <w:rPr>
              <w:rStyle w:val="Platzhaltertext"/>
              <w:rFonts w:cs="Arial"/>
              <w:szCs w:val="20"/>
              <w:lang w:val="en-US"/>
            </w:rPr>
            <w:t xml:space="preserve"> </w:t>
          </w:r>
        </w:p>
      </w:docPartBody>
    </w:docPart>
    <w:docPart>
      <w:docPartPr>
        <w:name w:val="F0D986CEC5D245BFA7B532F8F31B023C"/>
        <w:category>
          <w:name w:val="Allgemein"/>
          <w:gallery w:val="placeholder"/>
        </w:category>
        <w:types>
          <w:type w:val="bbPlcHdr"/>
        </w:types>
        <w:behaviors>
          <w:behavior w:val="content"/>
        </w:behaviors>
        <w:guid w:val="{6595D8E0-38DD-4578-8AD4-357ED104F316}"/>
      </w:docPartPr>
      <w:docPartBody>
        <w:p w:rsidR="00417DDC" w:rsidRDefault="00417DDC">
          <w:pPr>
            <w:pStyle w:val="F0D986CEC5D245BFA7B532F8F31B023C"/>
          </w:pPr>
          <w:r>
            <w:rPr>
              <w:rStyle w:val="Platzhaltertext"/>
              <w:lang w:val="en-US"/>
            </w:rPr>
            <w:t xml:space="preserve"> </w:t>
          </w:r>
        </w:p>
      </w:docPartBody>
    </w:docPart>
    <w:docPart>
      <w:docPartPr>
        <w:name w:val="2514B8ED62924F4C890D086F5EA96EF0"/>
        <w:category>
          <w:name w:val="Allgemein"/>
          <w:gallery w:val="placeholder"/>
        </w:category>
        <w:types>
          <w:type w:val="bbPlcHdr"/>
        </w:types>
        <w:behaviors>
          <w:behavior w:val="content"/>
        </w:behaviors>
        <w:guid w:val="{C636C4CF-A478-4C92-8C3B-E9191E2BF3D9}"/>
      </w:docPartPr>
      <w:docPartBody>
        <w:p w:rsidR="00417DDC" w:rsidRDefault="00417DDC">
          <w:pPr>
            <w:pStyle w:val="2514B8ED62924F4C890D086F5EA96EF0"/>
          </w:pPr>
          <w:r>
            <w:rPr>
              <w:rStyle w:val="Platzhalt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7DDC"/>
    <w:rsid w:val="00031F87"/>
    <w:rsid w:val="00042501"/>
    <w:rsid w:val="000A4B2D"/>
    <w:rsid w:val="000D7AD7"/>
    <w:rsid w:val="001349F0"/>
    <w:rsid w:val="00140AE6"/>
    <w:rsid w:val="001D1103"/>
    <w:rsid w:val="002049E7"/>
    <w:rsid w:val="002347A0"/>
    <w:rsid w:val="002654C6"/>
    <w:rsid w:val="00282EAA"/>
    <w:rsid w:val="002B4801"/>
    <w:rsid w:val="002B6E2E"/>
    <w:rsid w:val="0030224C"/>
    <w:rsid w:val="003513D3"/>
    <w:rsid w:val="003521B8"/>
    <w:rsid w:val="003A61BE"/>
    <w:rsid w:val="003B7075"/>
    <w:rsid w:val="003D7BF2"/>
    <w:rsid w:val="00417DDC"/>
    <w:rsid w:val="0042542B"/>
    <w:rsid w:val="0046336D"/>
    <w:rsid w:val="00487864"/>
    <w:rsid w:val="004C70C1"/>
    <w:rsid w:val="004D3291"/>
    <w:rsid w:val="00523F05"/>
    <w:rsid w:val="00557667"/>
    <w:rsid w:val="0057332C"/>
    <w:rsid w:val="005D435C"/>
    <w:rsid w:val="00602BCA"/>
    <w:rsid w:val="00640F8C"/>
    <w:rsid w:val="0065113D"/>
    <w:rsid w:val="006730BB"/>
    <w:rsid w:val="00675476"/>
    <w:rsid w:val="006C5F13"/>
    <w:rsid w:val="006E319F"/>
    <w:rsid w:val="006F4BB5"/>
    <w:rsid w:val="007116E9"/>
    <w:rsid w:val="0073416A"/>
    <w:rsid w:val="00772DAA"/>
    <w:rsid w:val="0079459E"/>
    <w:rsid w:val="007C4433"/>
    <w:rsid w:val="007C5B35"/>
    <w:rsid w:val="007F1FD7"/>
    <w:rsid w:val="00816148"/>
    <w:rsid w:val="00846860"/>
    <w:rsid w:val="008524FD"/>
    <w:rsid w:val="00867BEC"/>
    <w:rsid w:val="008A3B59"/>
    <w:rsid w:val="008F4F35"/>
    <w:rsid w:val="00901521"/>
    <w:rsid w:val="0092403D"/>
    <w:rsid w:val="009574DE"/>
    <w:rsid w:val="009C3D7C"/>
    <w:rsid w:val="009C5781"/>
    <w:rsid w:val="009D3422"/>
    <w:rsid w:val="009D5EFE"/>
    <w:rsid w:val="00A25E51"/>
    <w:rsid w:val="00AF2DF2"/>
    <w:rsid w:val="00B06F86"/>
    <w:rsid w:val="00B169EC"/>
    <w:rsid w:val="00B64544"/>
    <w:rsid w:val="00B93159"/>
    <w:rsid w:val="00BF505A"/>
    <w:rsid w:val="00C07C6A"/>
    <w:rsid w:val="00C33FDF"/>
    <w:rsid w:val="00C4102A"/>
    <w:rsid w:val="00C46A89"/>
    <w:rsid w:val="00C6003F"/>
    <w:rsid w:val="00C677EE"/>
    <w:rsid w:val="00C858E2"/>
    <w:rsid w:val="00CB22B6"/>
    <w:rsid w:val="00CC1B1F"/>
    <w:rsid w:val="00CC1B38"/>
    <w:rsid w:val="00CF6261"/>
    <w:rsid w:val="00D17132"/>
    <w:rsid w:val="00D657A7"/>
    <w:rsid w:val="00D927FC"/>
    <w:rsid w:val="00DA4996"/>
    <w:rsid w:val="00ED6A69"/>
    <w:rsid w:val="00EE66DB"/>
    <w:rsid w:val="00F06B82"/>
    <w:rsid w:val="00F518B3"/>
    <w:rsid w:val="00F57E97"/>
    <w:rsid w:val="00F8569D"/>
    <w:rsid w:val="00FC406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4:docId w14:val="6073DF1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style>
  <w:style w:type="paragraph" w:customStyle="1" w:styleId="523BF59D64DD47C1A2FB1A41CA9E376C">
    <w:name w:val="523BF59D64DD47C1A2FB1A41CA9E376C"/>
  </w:style>
  <w:style w:type="paragraph" w:customStyle="1" w:styleId="F0D986CEC5D245BFA7B532F8F31B023C">
    <w:name w:val="F0D986CEC5D245BFA7B532F8F31B023C"/>
  </w:style>
  <w:style w:type="paragraph" w:customStyle="1" w:styleId="2514B8ED62924F4C890D086F5EA96EF0">
    <w:name w:val="2514B8ED62924F4C890D086F5EA96E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officeatwork xmlns="http://schemas.officeatwork.com/Document">eNp7v3u/jUt+cmlual6JnU1wfk5pSWZ+nmeKnY0+MscnMS+9NDE91c7IwNTURh/OtQnLTC0HqoVQAUCh4NSc1GSgUfooHLgVAFOAKK8=</officeatwork>
</file>

<file path=customXml/item5.xml><?xml version="1.0" encoding="utf-8"?>
<officeatwork xmlns="http://schemas.officeatwork.com/Formulas">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</officeatwork>
</file>

<file path=customXml/item6.xml><?xml version="1.0" encoding="utf-8"?>
<officeatwork xmlns="http://schemas.officeatwork.com/CustomXMLPart">
  <SenderBlock>Bleichemattstrasse 31
Postfach
5001 Aarau
Schweiz</SenderBlock>
  <Organisation>Swissgrid AG</Organisation>
  <Department>Swissgrid AG</Department>
  <Footer/>
  <AddressSingleLine>
</AddressSingleLine>
  <tab>	</tab>
  <Page/>
  <Author>Samuel Maier
Corporate Services</Author>
  <Phone_Mail_Net>T +41 58 580 21 11
info@swissgrid.ch
www.swissgrid.ch</Phone_Mail_Net>
  <ClassificationLetterFax1>Intern</ClassificationLetterFax1>
  <Report>E: Angaben des Anbieters</Report>
  <From>vom</From>
  <Version/>
  <Verfasser>Verfasser</Verfasser>
  <Verteiler>Verteiler</Verteiler>
  <Name>Name</Name>
  <Company>Firma</Company>
  <Note>Bemerkung</Note>
  <Termin>Termin</Termin>
  <Date>Datum</Date>
  <AuthorLB>Autor</AuthorLB>
  <Section>Abschnitt</Section>
  <Claim1>Alle Rechte, insbesondere das Vervielfältigen und andere Eigentumsrechte, sind vorbehalten.
Dieses Dokument darf in keiner Weise gänzlich oder teilweise vervielfältigt oder Dritten zugänglich
gemacht werden ohne eine ausdrückliche schriftliche Genehmigung seitens Swissgrid AG.</Claim1>
  <Claim2>Swissgrid AG übernimmt keine Haftung für Fehler in diesem Dokument.</Claim2>
  <Revision>Überarbeitungen</Revision>
  <ClassificationLetterFax/>
  <DepartmentLabel>Abteilung</DepartmentLabel>
  <DocumentDate>22. März 2019</DocumentDate>
  <Doc.Version>Datum</Doc.Version>
  <Doc.Content>Inhalt</Doc.Content>
</officeatwork>
</file>

<file path=customXml/item7.xml><?xml version="1.0" encoding="utf-8"?>
<officeatwork xmlns="http://schemas.officeatwork.com/MasterProperties">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</officeatwork>
</file>

<file path=customXml/item8.xml><?xml version="1.0" encoding="utf-8"?>
<ct:contentTypeSchema xmlns:ct="http://schemas.microsoft.com/office/2006/metadata/contentType" xmlns:ma="http://schemas.microsoft.com/office/2006/metadata/properties/metaAttributes" ct:_="" ma:_="" ma:contentTypeName="Dokument" ma:contentTypeID="0x010100CF6508B2201EDE4992102AE44751485E" ma:contentTypeVersion="4" ma:contentTypeDescription="Ein neues Dokument erstellen." ma:contentTypeScope="" ma:versionID="ff429bd7f1c1825b1035fded80c5201d">
  <xsd:schema xmlns:xsd="http://www.w3.org/2001/XMLSchema" xmlns:xs="http://www.w3.org/2001/XMLSchema" xmlns:p="http://schemas.microsoft.com/office/2006/metadata/properties" xmlns:ns2="87fc024f-39a5-47d9-8fe6-a75cdb844b23" targetNamespace="http://schemas.microsoft.com/office/2006/metadata/properties" ma:root="true" ma:fieldsID="d5d84be9995f2935e0238b16484db9a3" ns2:_="">
    <xsd:import namespace="87fc024f-39a5-47d9-8fe6-a75cdb844b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fc024f-39a5-47d9-8fe6-a75cdb844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officeatwork xmlns="http://schemas.officeatwork.com/Media"/>
</file>

<file path=customXml/itemProps1.xml><?xml version="1.0" encoding="utf-8"?>
<ds:datastoreItem xmlns:ds="http://schemas.openxmlformats.org/officeDocument/2006/customXml" ds:itemID="{D40FE633-222E-4D0C-BE63-A89EC163DC84}">
  <ds:schemaRefs>
    <ds:schemaRef ds:uri="http://schemas.openxmlformats.org/officeDocument/2006/bibliography"/>
  </ds:schemaRefs>
</ds:datastoreItem>
</file>

<file path=customXml/itemProps2.xml><?xml version="1.0" encoding="utf-8"?>
<ds:datastoreItem xmlns:ds="http://schemas.openxmlformats.org/officeDocument/2006/customXml" ds:itemID="{53F197CA-0D6F-45B7-AE21-C01556DB6B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2B76E8-0EA0-4E09-97B5-8B8145123290}">
  <ds:schemaRefs>
    <ds:schemaRef ds:uri="http://schemas.microsoft.com/sharepoint/v3/contenttype/forms"/>
  </ds:schemaRefs>
</ds:datastoreItem>
</file>

<file path=customXml/itemProps4.xml><?xml version="1.0" encoding="utf-8"?>
<ds:datastoreItem xmlns:ds="http://schemas.openxmlformats.org/officeDocument/2006/customXml" ds:itemID="{F3B9EB61-F94E-41AA-8147-162B5082CAC1}">
  <ds:schemaRefs>
    <ds:schemaRef ds:uri="http://schemas.officeatwork.com/Document"/>
  </ds:schemaRefs>
</ds:datastoreItem>
</file>

<file path=customXml/itemProps5.xml><?xml version="1.0" encoding="utf-8"?>
<ds:datastoreItem xmlns:ds="http://schemas.openxmlformats.org/officeDocument/2006/customXml" ds:itemID="{DF20F474-602E-4888-AD09-7D578490F71F}">
  <ds:schemaRefs>
    <ds:schemaRef ds:uri="http://schemas.officeatwork.com/Formulas"/>
  </ds:schemaRefs>
</ds:datastoreItem>
</file>

<file path=customXml/itemProps6.xml><?xml version="1.0" encoding="utf-8"?>
<ds:datastoreItem xmlns:ds="http://schemas.openxmlformats.org/officeDocument/2006/customXml" ds:itemID="{C9EF7656-0210-462C-829B-A9AFE99E1459}">
  <ds:schemaRefs>
    <ds:schemaRef ds:uri="http://schemas.officeatwork.com/CustomXMLPart"/>
  </ds:schemaRefs>
</ds:datastoreItem>
</file>

<file path=customXml/itemProps7.xml><?xml version="1.0" encoding="utf-8"?>
<ds:datastoreItem xmlns:ds="http://schemas.openxmlformats.org/officeDocument/2006/customXml" ds:itemID="{859DDC44-5E40-4701-9430-12D4980F1CB0}">
  <ds:schemaRefs>
    <ds:schemaRef ds:uri="http://schemas.officeatwork.com/MasterProperties"/>
  </ds:schemaRefs>
</ds:datastoreItem>
</file>

<file path=customXml/itemProps8.xml><?xml version="1.0" encoding="utf-8"?>
<ds:datastoreItem xmlns:ds="http://schemas.openxmlformats.org/officeDocument/2006/customXml" ds:itemID="{3478F5B5-DEF4-4942-8D55-11F1C6675CA2}"/>
</file>

<file path=customXml/itemProps9.xml><?xml version="1.0" encoding="utf-8"?>
<ds:datastoreItem xmlns:ds="http://schemas.openxmlformats.org/officeDocument/2006/customXml" ds:itemID="{266ABE55-E049-409F-9CBD-15A8924B0F65}">
  <ds:schemaRefs>
    <ds:schemaRef ds:uri="http://schemas.officeatwork.com/Media"/>
  </ds:schemaRefs>
</ds:datastoreItem>
</file>

<file path=docProps/app.xml><?xml version="1.0" encoding="utf-8"?>
<Properties xmlns="http://schemas.openxmlformats.org/officeDocument/2006/extended-properties" xmlns:vt="http://schemas.openxmlformats.org/officeDocument/2006/docPropsVTypes">
  <Template>Templ.dot</Template>
  <TotalTime>0</TotalTime>
  <Pages>18</Pages>
  <Words>3326</Words>
  <Characters>20961</Characters>
  <Application>Microsoft Office Word</Application>
  <DocSecurity>0</DocSecurity>
  <Lines>174</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Swissgrid AG</Company>
  <LinksUpToDate>false</LinksUpToDate>
  <CharactersWithSpaces>24239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Meier André</dc:creator>
  <cp:lastModifiedBy>Hemmen Gregory</cp:lastModifiedBy>
  <cp:revision>115</cp:revision>
  <cp:lastPrinted>2023-03-30T10:55:00Z</cp:lastPrinted>
  <dcterms:created xsi:type="dcterms:W3CDTF">2023-04-12T06:25:00Z</dcterms:created>
  <dcterms:modified xsi:type="dcterms:W3CDTF">2023-09-27T12:14:00Z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ext">
    <vt:lpwstr>[Text]</vt:lpwstr>
  </property>
  <property fmtid="{D5CDD505-2E9C-101B-9397-08002B2CF9AE}" pid="3" name="Recipient.EMail">
    <vt:lpwstr/>
  </property>
  <property fmtid="{D5CDD505-2E9C-101B-9397-08002B2CF9AE}" pid="4" name="BM_Subject">
    <vt:lpwstr/>
  </property>
  <property fmtid="{D5CDD505-2E9C-101B-9397-08002B2CF9AE}" pid="5" name="Author.Name">
    <vt:lpwstr>Samuel Maier</vt:lpwstr>
  </property>
  <property fmtid="{D5CDD505-2E9C-101B-9397-08002B2CF9AE}" pid="6" name="Text">
    <vt:lpwstr>[Text]</vt:lpwstr>
  </property>
  <property fmtid="{D5CDD505-2E9C-101B-9397-08002B2CF9AE}" pid="7" name="CustomField.Enclosures">
    <vt:lpwstr/>
  </property>
  <property fmtid="{D5CDD505-2E9C-101B-9397-08002B2CF9AE}" pid="8" name="Recipient.Introduction">
    <vt:lpwstr/>
  </property>
  <property fmtid="{D5CDD505-2E9C-101B-9397-08002B2CF9AE}" pid="9" name="Recipient.Closing">
    <vt:lpwstr/>
  </property>
  <property fmtid="{D5CDD505-2E9C-101B-9397-08002B2CF9AE}" pid="10" name="CustomField.PPTPresentationDate">
    <vt:lpwstr/>
  </property>
  <property fmtid="{D5CDD505-2E9C-101B-9397-08002B2CF9AE}" pid="11" name="CustomField.DocumentDate">
    <vt:lpwstr>13. Februar 2019</vt:lpwstr>
  </property>
  <property fmtid="{D5CDD505-2E9C-101B-9397-08002B2CF9AE}" pid="12" name="CustomField.ClassificationLetterFax">
    <vt:lpwstr>Intern</vt:lpwstr>
  </property>
  <property fmtid="{D5CDD505-2E9C-101B-9397-08002B2CF9AE}" pid="13" name="CustomField.Version">
    <vt:lpwstr/>
  </property>
  <property fmtid="{D5CDD505-2E9C-101B-9397-08002B2CF9AE}" pid="14" name="Doc.Heading">
    <vt:lpwstr/>
  </property>
  <property fmtid="{D5CDD505-2E9C-101B-9397-08002B2CF9AE}" pid="15" name="ContentTypeId">
    <vt:lpwstr>0x010100CF6508B2201EDE4992102AE44751485E</vt:lpwstr>
  </property>
  <property fmtid="{D5CDD505-2E9C-101B-9397-08002B2CF9AE}" pid="16" name="_dlc_DocId">
    <vt:lpwstr>WTDMPMWSHP7K-631089088-736</vt:lpwstr>
  </property>
  <property fmtid="{D5CDD505-2E9C-101B-9397-08002B2CF9AE}" pid="17" name="_dlc_DocIdUrl">
    <vt:lpwstr>https://dms.swissgrid.ch/grid/projects/I_S0051_16/_layouts/15/DocIdRedir.aspx?ID=WTDMPMWSHP7K-631089088-736, WTDMPMWSHP7K-631089088-736</vt:lpwstr>
  </property>
  <property fmtid="{D5CDD505-2E9C-101B-9397-08002B2CF9AE}" pid="18" name="_dlc_DocIdItemGuid">
    <vt:lpwstr>992c2b80-252d-472f-8ef3-d5aeb2972680</vt:lpwstr>
  </property>
</Properties>
</file>